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052" w:rsidRPr="002A6144" w:rsidRDefault="00722052" w:rsidP="006C3AD9">
      <w:pPr>
        <w:jc w:val="center"/>
      </w:pPr>
      <w:r w:rsidRPr="002A6144">
        <w:t>Конспе</w:t>
      </w:r>
      <w:r>
        <w:t>кт открытого  урока</w:t>
      </w:r>
      <w:r w:rsidRPr="002A6144">
        <w:t xml:space="preserve"> по теме: </w:t>
      </w:r>
      <w:r w:rsidRPr="002A6144">
        <w:br/>
      </w:r>
      <w:r w:rsidRPr="002A6144">
        <w:rPr>
          <w:b/>
        </w:rPr>
        <w:t>«</w:t>
      </w:r>
      <w:r>
        <w:rPr>
          <w:b/>
        </w:rPr>
        <w:t>Свойства ф</w:t>
      </w:r>
      <w:r w:rsidRPr="002A6144">
        <w:rPr>
          <w:b/>
        </w:rPr>
        <w:t xml:space="preserve">ункции </w:t>
      </w:r>
      <w:r>
        <w:rPr>
          <w:b/>
        </w:rPr>
        <w:t>в ГИА</w:t>
      </w:r>
      <w:r w:rsidRPr="002A6144">
        <w:rPr>
          <w:b/>
        </w:rPr>
        <w:t>», 9 класс.</w:t>
      </w:r>
    </w:p>
    <w:p w:rsidR="00722052" w:rsidRPr="002A6144" w:rsidRDefault="00722052" w:rsidP="00A0311D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2A6144">
        <w:rPr>
          <w:rFonts w:ascii="Times New Roman" w:hAnsi="Times New Roman"/>
          <w:b/>
          <w:sz w:val="24"/>
          <w:szCs w:val="24"/>
        </w:rPr>
        <w:t>Предмет:</w:t>
      </w:r>
      <w:r w:rsidRPr="002A6144">
        <w:rPr>
          <w:rFonts w:ascii="Times New Roman" w:hAnsi="Times New Roman"/>
          <w:sz w:val="24"/>
          <w:szCs w:val="24"/>
        </w:rPr>
        <w:t xml:space="preserve"> Математика (Модуль - Алгебра).</w:t>
      </w:r>
    </w:p>
    <w:p w:rsidR="00722052" w:rsidRPr="002A6144" w:rsidRDefault="00722052" w:rsidP="00A0311D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2A6144">
        <w:rPr>
          <w:rFonts w:ascii="Times New Roman" w:hAnsi="Times New Roman"/>
          <w:b/>
          <w:sz w:val="24"/>
          <w:szCs w:val="24"/>
        </w:rPr>
        <w:t>Класс:</w:t>
      </w:r>
      <w:r w:rsidRPr="002A6144">
        <w:rPr>
          <w:rFonts w:ascii="Times New Roman" w:hAnsi="Times New Roman"/>
          <w:sz w:val="24"/>
          <w:szCs w:val="24"/>
        </w:rPr>
        <w:t xml:space="preserve"> 9</w:t>
      </w:r>
      <w:r>
        <w:rPr>
          <w:rFonts w:ascii="Times New Roman" w:hAnsi="Times New Roman"/>
          <w:sz w:val="24"/>
          <w:szCs w:val="24"/>
        </w:rPr>
        <w:t xml:space="preserve"> «Б»</w:t>
      </w:r>
      <w:r w:rsidRPr="002A6144">
        <w:rPr>
          <w:rFonts w:ascii="Times New Roman" w:hAnsi="Times New Roman"/>
          <w:sz w:val="24"/>
          <w:szCs w:val="24"/>
        </w:rPr>
        <w:t>.</w:t>
      </w:r>
    </w:p>
    <w:p w:rsidR="00722052" w:rsidRPr="002A6144" w:rsidRDefault="00722052" w:rsidP="00A0311D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2A6144">
        <w:rPr>
          <w:rFonts w:ascii="Times New Roman" w:hAnsi="Times New Roman"/>
          <w:b/>
          <w:sz w:val="24"/>
          <w:szCs w:val="24"/>
        </w:rPr>
        <w:t>Цель:</w:t>
      </w:r>
      <w:r w:rsidRPr="002A6144">
        <w:rPr>
          <w:rFonts w:ascii="Times New Roman" w:hAnsi="Times New Roman"/>
          <w:sz w:val="24"/>
          <w:szCs w:val="24"/>
        </w:rPr>
        <w:t xml:space="preserve"> обобщение и систематизация знаний, умений и навыков по теме «Функции и их графики».</w:t>
      </w:r>
    </w:p>
    <w:p w:rsidR="00722052" w:rsidRPr="002A6144" w:rsidRDefault="00722052" w:rsidP="00A0311D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2A6144">
        <w:rPr>
          <w:rFonts w:ascii="Times New Roman" w:hAnsi="Times New Roman"/>
          <w:b/>
          <w:sz w:val="24"/>
          <w:szCs w:val="24"/>
        </w:rPr>
        <w:t>Задачи:</w:t>
      </w:r>
    </w:p>
    <w:p w:rsidR="00722052" w:rsidRPr="002A6144" w:rsidRDefault="00722052" w:rsidP="00A0311D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</w:rPr>
      </w:pPr>
      <w:r w:rsidRPr="002A6144">
        <w:rPr>
          <w:rFonts w:ascii="Times New Roman" w:hAnsi="Times New Roman"/>
          <w:i/>
          <w:sz w:val="24"/>
          <w:szCs w:val="24"/>
        </w:rPr>
        <w:t>Обучающие:</w:t>
      </w:r>
      <w:r w:rsidRPr="002A6144">
        <w:rPr>
          <w:rFonts w:ascii="Times New Roman" w:hAnsi="Times New Roman"/>
          <w:sz w:val="24"/>
          <w:szCs w:val="24"/>
        </w:rPr>
        <w:t xml:space="preserve"> </w:t>
      </w:r>
    </w:p>
    <w:p w:rsidR="00722052" w:rsidRPr="002A6144" w:rsidRDefault="00722052" w:rsidP="00A0311D">
      <w:pPr>
        <w:pStyle w:val="NoSpacing"/>
        <w:ind w:left="1080"/>
        <w:jc w:val="both"/>
        <w:rPr>
          <w:rFonts w:ascii="Times New Roman" w:hAnsi="Times New Roman"/>
          <w:i/>
          <w:sz w:val="24"/>
          <w:szCs w:val="24"/>
        </w:rPr>
      </w:pPr>
      <w:r w:rsidRPr="002A6144">
        <w:rPr>
          <w:rFonts w:ascii="Times New Roman" w:hAnsi="Times New Roman"/>
          <w:sz w:val="24"/>
          <w:szCs w:val="24"/>
        </w:rPr>
        <w:t>обобщить и систематизировать знания, умения и навыки по теме «Функции и графики»; закрепить на практике знания, умения и навыки по теме при решении тестовых заданий ГИА; ликвидировать возможные пробелы в знаниях учащихся;</w:t>
      </w:r>
    </w:p>
    <w:p w:rsidR="00722052" w:rsidRPr="002A6144" w:rsidRDefault="00722052" w:rsidP="00A0311D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</w:rPr>
      </w:pPr>
      <w:r w:rsidRPr="002A6144">
        <w:rPr>
          <w:rFonts w:ascii="Times New Roman" w:hAnsi="Times New Roman"/>
          <w:i/>
          <w:sz w:val="24"/>
          <w:szCs w:val="24"/>
        </w:rPr>
        <w:t>Развивающие:</w:t>
      </w:r>
    </w:p>
    <w:p w:rsidR="00722052" w:rsidRPr="002A6144" w:rsidRDefault="00722052" w:rsidP="00A0311D">
      <w:pPr>
        <w:pStyle w:val="NoSpacing"/>
        <w:ind w:left="1080"/>
        <w:jc w:val="both"/>
        <w:rPr>
          <w:rFonts w:ascii="Times New Roman" w:hAnsi="Times New Roman"/>
          <w:i/>
          <w:sz w:val="24"/>
          <w:szCs w:val="24"/>
        </w:rPr>
      </w:pPr>
      <w:r w:rsidRPr="002A6144">
        <w:rPr>
          <w:rFonts w:ascii="Times New Roman" w:hAnsi="Times New Roman"/>
          <w:sz w:val="24"/>
          <w:szCs w:val="24"/>
        </w:rPr>
        <w:t>развивать логическое мышление, умения анализировать, сравнивать, обобщать, выделять главное, делать выводы; развивать быстроту реакции, развивать память; активизировать познавательную деятельность учащихся; развивать умение работать в группах; развивать навыки логической математической речи; развивать умения учебного труда (умения работать в нужном темпе – писать, выч</w:t>
      </w:r>
      <w:r>
        <w:rPr>
          <w:rFonts w:ascii="Times New Roman" w:hAnsi="Times New Roman"/>
          <w:sz w:val="24"/>
          <w:szCs w:val="24"/>
        </w:rPr>
        <w:t>ислять</w:t>
      </w:r>
      <w:r w:rsidRPr="002A6144">
        <w:rPr>
          <w:rFonts w:ascii="Times New Roman" w:hAnsi="Times New Roman"/>
          <w:sz w:val="24"/>
          <w:szCs w:val="24"/>
        </w:rPr>
        <w:t>); развивать умения и навыки применять математические знания к решению практических задач; развивать умение давать адекватную самооценку;</w:t>
      </w:r>
    </w:p>
    <w:p w:rsidR="00722052" w:rsidRPr="002A6144" w:rsidRDefault="00722052" w:rsidP="00A0311D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</w:rPr>
      </w:pPr>
      <w:r w:rsidRPr="002A6144">
        <w:rPr>
          <w:rFonts w:ascii="Times New Roman" w:hAnsi="Times New Roman"/>
          <w:i/>
          <w:sz w:val="24"/>
          <w:szCs w:val="24"/>
        </w:rPr>
        <w:t>Воспитательные:</w:t>
      </w:r>
    </w:p>
    <w:p w:rsidR="00722052" w:rsidRPr="002A6144" w:rsidRDefault="00722052" w:rsidP="00A0311D">
      <w:pPr>
        <w:pStyle w:val="NoSpacing"/>
        <w:ind w:left="1080"/>
        <w:jc w:val="both"/>
        <w:rPr>
          <w:rFonts w:ascii="Times New Roman" w:hAnsi="Times New Roman"/>
          <w:sz w:val="24"/>
          <w:szCs w:val="24"/>
        </w:rPr>
      </w:pPr>
      <w:r w:rsidRPr="002A6144">
        <w:rPr>
          <w:rFonts w:ascii="Times New Roman" w:hAnsi="Times New Roman"/>
          <w:sz w:val="24"/>
          <w:szCs w:val="24"/>
        </w:rPr>
        <w:t>воспитывать у учащихся интерес к математике; воспитывать культуру решения математических задач; воспитывать аккуратность, дисциплинированность; воспитывать культуру реч</w:t>
      </w:r>
      <w:r>
        <w:rPr>
          <w:rFonts w:ascii="Times New Roman" w:hAnsi="Times New Roman"/>
          <w:sz w:val="24"/>
          <w:szCs w:val="24"/>
        </w:rPr>
        <w:t xml:space="preserve">и и культуру общения, </w:t>
      </w:r>
      <w:r w:rsidRPr="002A6144">
        <w:rPr>
          <w:rFonts w:ascii="Times New Roman" w:hAnsi="Times New Roman"/>
          <w:sz w:val="24"/>
          <w:szCs w:val="24"/>
        </w:rPr>
        <w:t>воспитывать самостоятельность, волю и настойчивость, уверенность в своих силах, стремление к достижению результата.</w:t>
      </w:r>
    </w:p>
    <w:p w:rsidR="00722052" w:rsidRPr="002A6144" w:rsidRDefault="00722052" w:rsidP="00A0311D">
      <w:pPr>
        <w:pStyle w:val="NoSpacing"/>
        <w:spacing w:before="240"/>
        <w:jc w:val="both"/>
        <w:rPr>
          <w:rFonts w:ascii="Times New Roman" w:hAnsi="Times New Roman"/>
          <w:b/>
          <w:sz w:val="24"/>
          <w:szCs w:val="24"/>
        </w:rPr>
      </w:pPr>
      <w:r w:rsidRPr="002A6144">
        <w:rPr>
          <w:rFonts w:ascii="Times New Roman" w:hAnsi="Times New Roman"/>
          <w:b/>
          <w:sz w:val="24"/>
          <w:szCs w:val="24"/>
        </w:rPr>
        <w:t xml:space="preserve">Технологии: </w:t>
      </w:r>
    </w:p>
    <w:p w:rsidR="00722052" w:rsidRPr="002A6144" w:rsidRDefault="00722052" w:rsidP="00A0311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A6144">
        <w:rPr>
          <w:rFonts w:ascii="Times New Roman" w:hAnsi="Times New Roman"/>
          <w:sz w:val="24"/>
          <w:szCs w:val="24"/>
        </w:rPr>
        <w:t>Информационно-коммуникационные технологии;</w:t>
      </w:r>
    </w:p>
    <w:p w:rsidR="00722052" w:rsidRPr="002A6144" w:rsidRDefault="00722052" w:rsidP="00A0311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6144">
        <w:rPr>
          <w:rFonts w:ascii="Times New Roman" w:hAnsi="Times New Roman"/>
          <w:sz w:val="24"/>
          <w:szCs w:val="24"/>
        </w:rPr>
        <w:t>Технология модульного обучения;</w:t>
      </w:r>
    </w:p>
    <w:p w:rsidR="00722052" w:rsidRPr="002A6144" w:rsidRDefault="00722052" w:rsidP="00A0311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6144">
        <w:rPr>
          <w:rFonts w:ascii="Times New Roman" w:hAnsi="Times New Roman"/>
          <w:sz w:val="24"/>
          <w:szCs w:val="24"/>
        </w:rPr>
        <w:t>Технология развития «критического мышления»</w:t>
      </w:r>
      <w:r w:rsidRPr="002A6144">
        <w:rPr>
          <w:rFonts w:ascii="Times New Roman" w:hAnsi="Times New Roman"/>
          <w:sz w:val="24"/>
          <w:szCs w:val="24"/>
          <w:lang w:val="en-US"/>
        </w:rPr>
        <w:t>;</w:t>
      </w:r>
    </w:p>
    <w:p w:rsidR="00722052" w:rsidRPr="002A6144" w:rsidRDefault="00722052" w:rsidP="00A0311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6144">
        <w:rPr>
          <w:rFonts w:ascii="Times New Roman" w:hAnsi="Times New Roman"/>
          <w:sz w:val="24"/>
          <w:szCs w:val="24"/>
        </w:rPr>
        <w:t>Исследование в обучении</w:t>
      </w:r>
      <w:r w:rsidRPr="002A6144">
        <w:rPr>
          <w:rFonts w:ascii="Times New Roman" w:hAnsi="Times New Roman"/>
          <w:sz w:val="24"/>
          <w:szCs w:val="24"/>
          <w:lang w:val="en-US"/>
        </w:rPr>
        <w:t>;</w:t>
      </w:r>
    </w:p>
    <w:p w:rsidR="00722052" w:rsidRPr="002A6144" w:rsidRDefault="00722052" w:rsidP="00A0311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6144">
        <w:rPr>
          <w:rFonts w:ascii="Times New Roman" w:hAnsi="Times New Roman"/>
          <w:sz w:val="24"/>
          <w:szCs w:val="24"/>
        </w:rPr>
        <w:t>Работа в группах;</w:t>
      </w:r>
    </w:p>
    <w:p w:rsidR="00722052" w:rsidRPr="002A6144" w:rsidRDefault="00722052" w:rsidP="00A0311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6144">
        <w:rPr>
          <w:rFonts w:ascii="Times New Roman" w:hAnsi="Times New Roman"/>
          <w:sz w:val="24"/>
          <w:szCs w:val="24"/>
        </w:rPr>
        <w:t>Здоровьесберегающая технология - оценивание учебных успехов (ученик самостоятельно оценивает результат своих действий, избавляется от страха перед контролем учителя, создается комфортная обстановка, сберегающая его психологическое здоровье).</w:t>
      </w:r>
    </w:p>
    <w:p w:rsidR="00722052" w:rsidRPr="002A6144" w:rsidRDefault="00722052" w:rsidP="00A031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6144">
        <w:rPr>
          <w:rFonts w:ascii="Times New Roman" w:hAnsi="Times New Roman"/>
          <w:b/>
          <w:sz w:val="24"/>
          <w:szCs w:val="24"/>
        </w:rPr>
        <w:t>Оборудование:</w:t>
      </w:r>
      <w:r w:rsidRPr="002A6144">
        <w:rPr>
          <w:rFonts w:ascii="Times New Roman" w:hAnsi="Times New Roman"/>
          <w:sz w:val="24"/>
          <w:szCs w:val="24"/>
        </w:rPr>
        <w:t xml:space="preserve"> </w:t>
      </w:r>
    </w:p>
    <w:p w:rsidR="00722052" w:rsidRPr="002A6144" w:rsidRDefault="00722052" w:rsidP="00A0311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A6144">
        <w:rPr>
          <w:rFonts w:ascii="Times New Roman" w:hAnsi="Times New Roman"/>
          <w:sz w:val="24"/>
          <w:szCs w:val="24"/>
        </w:rPr>
        <w:t>Компьютер, мультимедиа проектор,</w:t>
      </w:r>
      <w:r>
        <w:rPr>
          <w:rFonts w:ascii="Times New Roman" w:hAnsi="Times New Roman"/>
          <w:sz w:val="24"/>
          <w:szCs w:val="24"/>
        </w:rPr>
        <w:t xml:space="preserve"> экран, презентация</w:t>
      </w:r>
      <w:r w:rsidRPr="002A6144">
        <w:rPr>
          <w:rFonts w:ascii="Times New Roman" w:hAnsi="Times New Roman"/>
          <w:sz w:val="24"/>
          <w:szCs w:val="24"/>
        </w:rPr>
        <w:t>, раздаточный материал (демоверсия КИМ-ов по математике)</w:t>
      </w:r>
    </w:p>
    <w:p w:rsidR="00722052" w:rsidRPr="002A6144" w:rsidRDefault="00722052" w:rsidP="00A0311D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2A6144">
        <w:rPr>
          <w:rFonts w:ascii="Times New Roman" w:hAnsi="Times New Roman"/>
          <w:b/>
          <w:sz w:val="24"/>
          <w:szCs w:val="24"/>
        </w:rPr>
        <w:t xml:space="preserve">План урока: </w:t>
      </w:r>
    </w:p>
    <w:p w:rsidR="00722052" w:rsidRPr="002A6144" w:rsidRDefault="00722052" w:rsidP="00A0311D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A6144">
        <w:rPr>
          <w:rFonts w:ascii="Times New Roman" w:hAnsi="Times New Roman"/>
          <w:sz w:val="24"/>
          <w:szCs w:val="24"/>
        </w:rPr>
        <w:t>Мотив</w:t>
      </w:r>
      <w:r>
        <w:rPr>
          <w:rFonts w:ascii="Times New Roman" w:hAnsi="Times New Roman"/>
          <w:sz w:val="24"/>
          <w:szCs w:val="24"/>
        </w:rPr>
        <w:t xml:space="preserve">ирование на </w:t>
      </w:r>
      <w:r w:rsidRPr="002A6144">
        <w:rPr>
          <w:rFonts w:ascii="Times New Roman" w:hAnsi="Times New Roman"/>
          <w:sz w:val="24"/>
          <w:szCs w:val="24"/>
        </w:rPr>
        <w:t>учебн</w:t>
      </w:r>
      <w:r>
        <w:rPr>
          <w:rFonts w:ascii="Times New Roman" w:hAnsi="Times New Roman"/>
          <w:sz w:val="24"/>
          <w:szCs w:val="24"/>
        </w:rPr>
        <w:t>ую деятельность</w:t>
      </w:r>
      <w:r w:rsidRPr="002A6144">
        <w:rPr>
          <w:rFonts w:ascii="Times New Roman" w:hAnsi="Times New Roman"/>
          <w:sz w:val="24"/>
          <w:szCs w:val="24"/>
        </w:rPr>
        <w:t>. Организационный момент.</w:t>
      </w:r>
      <w:r w:rsidRPr="002A6144">
        <w:rPr>
          <w:rFonts w:ascii="Times New Roman" w:hAnsi="Times New Roman"/>
          <w:sz w:val="24"/>
          <w:szCs w:val="24"/>
        </w:rPr>
        <w:tab/>
      </w:r>
    </w:p>
    <w:p w:rsidR="00722052" w:rsidRPr="002A6144" w:rsidRDefault="00722052" w:rsidP="00A0311D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A6144">
        <w:rPr>
          <w:rFonts w:ascii="Times New Roman" w:hAnsi="Times New Roman"/>
          <w:sz w:val="24"/>
          <w:szCs w:val="24"/>
        </w:rPr>
        <w:t>Целеполагание.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A6144">
        <w:rPr>
          <w:rFonts w:ascii="Times New Roman" w:hAnsi="Times New Roman"/>
          <w:sz w:val="24"/>
          <w:szCs w:val="24"/>
        </w:rPr>
        <w:t>Определение темы урока.</w:t>
      </w:r>
      <w:r w:rsidRPr="002A6144">
        <w:rPr>
          <w:rFonts w:ascii="Times New Roman" w:hAnsi="Times New Roman"/>
          <w:sz w:val="24"/>
          <w:szCs w:val="24"/>
        </w:rPr>
        <w:tab/>
      </w:r>
    </w:p>
    <w:p w:rsidR="00722052" w:rsidRPr="002A6144" w:rsidRDefault="00722052" w:rsidP="00A0311D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A6144">
        <w:rPr>
          <w:rFonts w:ascii="Times New Roman" w:hAnsi="Times New Roman"/>
          <w:sz w:val="24"/>
          <w:szCs w:val="24"/>
        </w:rPr>
        <w:t>Актуализация и проверка знаний. Устная фронтальная работа с классом по графикам.</w:t>
      </w:r>
    </w:p>
    <w:p w:rsidR="00722052" w:rsidRDefault="00722052" w:rsidP="00A0311D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результатов деятельности.</w:t>
      </w:r>
      <w:r w:rsidRPr="002A6144">
        <w:rPr>
          <w:rFonts w:ascii="Times New Roman" w:hAnsi="Times New Roman"/>
          <w:sz w:val="24"/>
          <w:szCs w:val="24"/>
        </w:rPr>
        <w:t xml:space="preserve"> Решение тестов с последующей п</w:t>
      </w:r>
      <w:r>
        <w:rPr>
          <w:rFonts w:ascii="Times New Roman" w:hAnsi="Times New Roman"/>
          <w:sz w:val="24"/>
          <w:szCs w:val="24"/>
        </w:rPr>
        <w:t>роверкой и самооценкой учащихся</w:t>
      </w:r>
      <w:r w:rsidRPr="002A6144">
        <w:rPr>
          <w:rFonts w:ascii="Times New Roman" w:hAnsi="Times New Roman"/>
          <w:sz w:val="24"/>
          <w:szCs w:val="24"/>
        </w:rPr>
        <w:t>.</w:t>
      </w:r>
    </w:p>
    <w:p w:rsidR="00722052" w:rsidRPr="002A6144" w:rsidRDefault="00722052" w:rsidP="00A0311D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A6144">
        <w:rPr>
          <w:rFonts w:ascii="Times New Roman" w:hAnsi="Times New Roman"/>
          <w:sz w:val="24"/>
          <w:szCs w:val="24"/>
        </w:rPr>
        <w:t>Домашнее задание.</w:t>
      </w:r>
    </w:p>
    <w:p w:rsidR="00722052" w:rsidRPr="002A6144" w:rsidRDefault="00722052" w:rsidP="00A0311D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A6144">
        <w:rPr>
          <w:rFonts w:ascii="Times New Roman" w:hAnsi="Times New Roman"/>
          <w:sz w:val="24"/>
          <w:szCs w:val="24"/>
        </w:rPr>
        <w:t xml:space="preserve">Подведение итогов урока, оценка знаний учащихся. </w:t>
      </w:r>
    </w:p>
    <w:p w:rsidR="00722052" w:rsidRPr="002A6144" w:rsidRDefault="00722052" w:rsidP="002267CA">
      <w:pPr>
        <w:jc w:val="center"/>
        <w:rPr>
          <w:rFonts w:ascii="Times New Roman" w:hAnsi="Times New Roman"/>
          <w:b/>
          <w:bCs/>
          <w:color w:val="262626"/>
          <w:sz w:val="24"/>
          <w:szCs w:val="24"/>
          <w:lang w:eastAsia="ru-RU"/>
        </w:rPr>
      </w:pPr>
      <w:r w:rsidRPr="002A6144">
        <w:rPr>
          <w:rFonts w:ascii="Times New Roman" w:hAnsi="Times New Roman"/>
          <w:sz w:val="24"/>
          <w:szCs w:val="24"/>
        </w:rPr>
        <w:br w:type="page"/>
      </w:r>
      <w:r w:rsidRPr="002A6144">
        <w:rPr>
          <w:rFonts w:ascii="Times New Roman" w:hAnsi="Times New Roman"/>
          <w:b/>
          <w:bCs/>
          <w:color w:val="262626"/>
          <w:sz w:val="24"/>
          <w:szCs w:val="24"/>
          <w:lang w:eastAsia="ru-RU"/>
        </w:rPr>
        <w:t>ХОД УРОКА</w:t>
      </w:r>
    </w:p>
    <w:p w:rsidR="00722052" w:rsidRDefault="00722052" w:rsidP="00E15732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color w:val="262626"/>
          <w:sz w:val="24"/>
          <w:szCs w:val="24"/>
        </w:rPr>
      </w:pPr>
      <w:r>
        <w:rPr>
          <w:rFonts w:ascii="Times New Roman" w:hAnsi="Times New Roman"/>
          <w:b/>
          <w:bCs/>
          <w:color w:val="262626"/>
          <w:sz w:val="24"/>
          <w:szCs w:val="24"/>
        </w:rPr>
        <w:t>Мотивирование на учебную деятельность</w:t>
      </w:r>
      <w:r w:rsidRPr="002267CA">
        <w:rPr>
          <w:rFonts w:ascii="Times New Roman" w:hAnsi="Times New Roman"/>
          <w:b/>
          <w:bCs/>
          <w:color w:val="262626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262626"/>
          <w:sz w:val="24"/>
          <w:szCs w:val="24"/>
        </w:rPr>
        <w:t>(о</w:t>
      </w:r>
      <w:r w:rsidRPr="002267CA">
        <w:rPr>
          <w:rFonts w:ascii="Times New Roman" w:hAnsi="Times New Roman"/>
          <w:b/>
          <w:bCs/>
          <w:color w:val="262626"/>
          <w:sz w:val="24"/>
          <w:szCs w:val="24"/>
        </w:rPr>
        <w:t>рганизационный момент</w:t>
      </w:r>
      <w:r>
        <w:rPr>
          <w:rFonts w:ascii="Times New Roman" w:hAnsi="Times New Roman"/>
          <w:b/>
          <w:bCs/>
          <w:color w:val="262626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(3 мин)</w:t>
      </w:r>
    </w:p>
    <w:p w:rsidR="00722052" w:rsidRPr="002267CA" w:rsidRDefault="00722052" w:rsidP="00E15732">
      <w:pPr>
        <w:spacing w:after="0" w:line="240" w:lineRule="auto"/>
        <w:jc w:val="both"/>
        <w:rPr>
          <w:rFonts w:ascii="Times New Roman" w:hAnsi="Times New Roman"/>
          <w:b/>
          <w:bCs/>
          <w:color w:val="262626"/>
          <w:sz w:val="24"/>
          <w:szCs w:val="24"/>
        </w:rPr>
      </w:pPr>
    </w:p>
    <w:p w:rsidR="00722052" w:rsidRDefault="00722052" w:rsidP="00E15732">
      <w:pPr>
        <w:spacing w:after="0" w:line="240" w:lineRule="auto"/>
        <w:ind w:firstLine="600"/>
        <w:jc w:val="both"/>
        <w:rPr>
          <w:rFonts w:ascii="Times New Roman" w:hAnsi="Times New Roman"/>
          <w:color w:val="262626"/>
          <w:sz w:val="24"/>
          <w:szCs w:val="24"/>
        </w:rPr>
      </w:pPr>
      <w:r w:rsidRPr="002267CA">
        <w:rPr>
          <w:rFonts w:ascii="Times New Roman" w:hAnsi="Times New Roman"/>
          <w:color w:val="262626"/>
          <w:sz w:val="24"/>
          <w:szCs w:val="24"/>
        </w:rPr>
        <w:t>Добрый день</w:t>
      </w:r>
      <w:r>
        <w:rPr>
          <w:rFonts w:ascii="Times New Roman" w:hAnsi="Times New Roman"/>
          <w:color w:val="262626"/>
          <w:sz w:val="24"/>
          <w:szCs w:val="24"/>
        </w:rPr>
        <w:t xml:space="preserve"> ребята, добрый день гости.</w:t>
      </w:r>
      <w:r w:rsidRPr="002267CA">
        <w:rPr>
          <w:rFonts w:ascii="Times New Roman" w:hAnsi="Times New Roman"/>
          <w:color w:val="262626"/>
          <w:sz w:val="24"/>
          <w:szCs w:val="24"/>
        </w:rPr>
        <w:t xml:space="preserve"> Я рада нашей встрече.</w:t>
      </w:r>
      <w:r>
        <w:rPr>
          <w:rFonts w:ascii="Times New Roman" w:hAnsi="Times New Roman"/>
          <w:color w:val="262626"/>
          <w:sz w:val="24"/>
          <w:szCs w:val="24"/>
        </w:rPr>
        <w:t xml:space="preserve"> Давайте поприветствуем друг друга (вывести на экран): СЛАЙД</w:t>
      </w:r>
    </w:p>
    <w:p w:rsidR="00722052" w:rsidRPr="008410E9" w:rsidRDefault="00722052" w:rsidP="00E15732">
      <w:pPr>
        <w:numPr>
          <w:ilvl w:val="0"/>
          <w:numId w:val="14"/>
        </w:numPr>
        <w:shd w:val="clear" w:color="auto" w:fill="FFFFFF"/>
        <w:spacing w:after="0" w:line="240" w:lineRule="auto"/>
        <w:ind w:left="600"/>
        <w:jc w:val="both"/>
        <w:rPr>
          <w:rFonts w:ascii="Times New Roman" w:hAnsi="Times New Roman"/>
          <w:color w:val="000000"/>
        </w:rPr>
      </w:pPr>
      <w:r w:rsidRPr="008410E9">
        <w:rPr>
          <w:rFonts w:ascii="Times New Roman" w:hAnsi="Times New Roman"/>
          <w:color w:val="000000"/>
        </w:rPr>
        <w:t>желаю (соприкасаются большими пальцами);</w:t>
      </w:r>
    </w:p>
    <w:p w:rsidR="00722052" w:rsidRPr="008410E9" w:rsidRDefault="00722052" w:rsidP="00E15732">
      <w:pPr>
        <w:numPr>
          <w:ilvl w:val="0"/>
          <w:numId w:val="14"/>
        </w:numPr>
        <w:shd w:val="clear" w:color="auto" w:fill="FFFFFF"/>
        <w:spacing w:after="0" w:line="240" w:lineRule="auto"/>
        <w:ind w:left="600"/>
        <w:jc w:val="both"/>
        <w:rPr>
          <w:rFonts w:ascii="Times New Roman" w:hAnsi="Times New Roman"/>
          <w:color w:val="000000"/>
        </w:rPr>
      </w:pPr>
      <w:r w:rsidRPr="008410E9">
        <w:rPr>
          <w:rFonts w:ascii="Times New Roman" w:hAnsi="Times New Roman"/>
          <w:color w:val="000000"/>
        </w:rPr>
        <w:t>успеха (указательными);</w:t>
      </w:r>
    </w:p>
    <w:p w:rsidR="00722052" w:rsidRPr="008410E9" w:rsidRDefault="00722052" w:rsidP="00E15732">
      <w:pPr>
        <w:numPr>
          <w:ilvl w:val="0"/>
          <w:numId w:val="14"/>
        </w:numPr>
        <w:shd w:val="clear" w:color="auto" w:fill="FFFFFF"/>
        <w:spacing w:after="0" w:line="240" w:lineRule="auto"/>
        <w:ind w:left="600"/>
        <w:jc w:val="both"/>
        <w:rPr>
          <w:rFonts w:ascii="Times New Roman" w:hAnsi="Times New Roman"/>
          <w:color w:val="000000"/>
        </w:rPr>
      </w:pPr>
      <w:r w:rsidRPr="008410E9">
        <w:rPr>
          <w:rFonts w:ascii="Times New Roman" w:hAnsi="Times New Roman"/>
          <w:color w:val="000000"/>
        </w:rPr>
        <w:t>большого (средними);</w:t>
      </w:r>
    </w:p>
    <w:p w:rsidR="00722052" w:rsidRPr="008410E9" w:rsidRDefault="00722052" w:rsidP="00E15732">
      <w:pPr>
        <w:numPr>
          <w:ilvl w:val="0"/>
          <w:numId w:val="14"/>
        </w:numPr>
        <w:shd w:val="clear" w:color="auto" w:fill="FFFFFF"/>
        <w:spacing w:after="0" w:line="240" w:lineRule="auto"/>
        <w:ind w:left="600"/>
        <w:jc w:val="both"/>
        <w:rPr>
          <w:rFonts w:ascii="Times New Roman" w:hAnsi="Times New Roman"/>
          <w:color w:val="000000"/>
        </w:rPr>
      </w:pPr>
      <w:r w:rsidRPr="008410E9">
        <w:rPr>
          <w:rFonts w:ascii="Times New Roman" w:hAnsi="Times New Roman"/>
          <w:color w:val="000000"/>
        </w:rPr>
        <w:t>во всём (безымянными);</w:t>
      </w:r>
    </w:p>
    <w:p w:rsidR="00722052" w:rsidRPr="008410E9" w:rsidRDefault="00722052" w:rsidP="00E15732">
      <w:pPr>
        <w:numPr>
          <w:ilvl w:val="0"/>
          <w:numId w:val="14"/>
        </w:numPr>
        <w:shd w:val="clear" w:color="auto" w:fill="FFFFFF"/>
        <w:spacing w:after="0" w:line="240" w:lineRule="auto"/>
        <w:ind w:left="600"/>
        <w:jc w:val="both"/>
        <w:rPr>
          <w:rFonts w:ascii="Times New Roman" w:hAnsi="Times New Roman"/>
          <w:color w:val="000000"/>
        </w:rPr>
      </w:pPr>
      <w:r w:rsidRPr="008410E9">
        <w:rPr>
          <w:rFonts w:ascii="Times New Roman" w:hAnsi="Times New Roman"/>
          <w:color w:val="000000"/>
        </w:rPr>
        <w:t>и везде (мизинцами);</w:t>
      </w:r>
    </w:p>
    <w:p w:rsidR="00722052" w:rsidRPr="008410E9" w:rsidRDefault="00722052" w:rsidP="00E15732">
      <w:pPr>
        <w:numPr>
          <w:ilvl w:val="0"/>
          <w:numId w:val="14"/>
        </w:numPr>
        <w:shd w:val="clear" w:color="auto" w:fill="FFFFFF"/>
        <w:spacing w:after="0" w:line="240" w:lineRule="auto"/>
        <w:ind w:left="600"/>
        <w:jc w:val="both"/>
        <w:rPr>
          <w:rFonts w:ascii="Times New Roman" w:hAnsi="Times New Roman"/>
          <w:color w:val="000000"/>
        </w:rPr>
      </w:pPr>
      <w:r w:rsidRPr="008410E9">
        <w:rPr>
          <w:rFonts w:ascii="Times New Roman" w:hAnsi="Times New Roman"/>
          <w:color w:val="000000"/>
        </w:rPr>
        <w:t>Здравствуйте! (прикосновение всей ладонью)</w:t>
      </w:r>
    </w:p>
    <w:p w:rsidR="00722052" w:rsidRPr="003D024E" w:rsidRDefault="00722052" w:rsidP="00E15732">
      <w:pPr>
        <w:pStyle w:val="western"/>
        <w:shd w:val="clear" w:color="auto" w:fill="FFFFFF"/>
        <w:spacing w:before="0" w:beforeAutospacing="0" w:after="0" w:afterAutospacing="0"/>
        <w:ind w:firstLine="600"/>
        <w:rPr>
          <w:color w:val="000000"/>
        </w:rPr>
      </w:pPr>
      <w:r w:rsidRPr="003D024E">
        <w:rPr>
          <w:color w:val="000000"/>
        </w:rPr>
        <w:t>Сегодня на урок</w:t>
      </w:r>
      <w:r>
        <w:rPr>
          <w:color w:val="000000"/>
        </w:rPr>
        <w:t xml:space="preserve"> (по разным причинам)</w:t>
      </w:r>
      <w:r w:rsidRPr="003D024E">
        <w:rPr>
          <w:color w:val="000000"/>
        </w:rPr>
        <w:t xml:space="preserve"> вы пришли с</w:t>
      </w:r>
      <w:r>
        <w:rPr>
          <w:color w:val="000000"/>
        </w:rPr>
        <w:t xml:space="preserve"> разным настроением и настроем, к</w:t>
      </w:r>
      <w:r w:rsidRPr="003D024E">
        <w:rPr>
          <w:color w:val="000000"/>
        </w:rPr>
        <w:t>ак смайлики н</w:t>
      </w:r>
      <w:r>
        <w:rPr>
          <w:color w:val="000000"/>
        </w:rPr>
        <w:t>а партах</w:t>
      </w:r>
      <w:r w:rsidRPr="003D024E">
        <w:rPr>
          <w:color w:val="000000"/>
        </w:rPr>
        <w:t>.</w:t>
      </w:r>
      <w:r>
        <w:rPr>
          <w:color w:val="000000"/>
        </w:rPr>
        <w:t xml:space="preserve"> Я прошу выбрать и показать тот смайлик, который соответствует вашему настроению.</w:t>
      </w:r>
    </w:p>
    <w:p w:rsidR="00722052" w:rsidRDefault="00722052" w:rsidP="00E15732">
      <w:pPr>
        <w:spacing w:after="0" w:line="240" w:lineRule="auto"/>
        <w:ind w:firstLine="60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Сейчас</w:t>
      </w:r>
      <w:r w:rsidRPr="003D024E">
        <w:rPr>
          <w:rFonts w:ascii="Times New Roman" w:hAnsi="Times New Roman"/>
          <w:color w:val="000000"/>
          <w:sz w:val="24"/>
          <w:szCs w:val="24"/>
        </w:rPr>
        <w:t xml:space="preserve"> я предлагаю подумать над словами </w:t>
      </w:r>
      <w:r w:rsidRPr="00814C5A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канадско-американского математика</w:t>
      </w:r>
      <w:r w:rsidRPr="00814C5A">
        <w:rPr>
          <w:rFonts w:ascii="Times New Roman" w:hAnsi="Times New Roman"/>
          <w:color w:val="000000"/>
          <w:sz w:val="24"/>
          <w:szCs w:val="24"/>
        </w:rPr>
        <w:t xml:space="preserve"> Айвена Нивена</w:t>
      </w:r>
      <w:r w:rsidRPr="003D024E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слайд)</w:t>
      </w:r>
      <w:r w:rsidRPr="003D024E">
        <w:rPr>
          <w:rFonts w:ascii="Times New Roman" w:hAnsi="Times New Roman"/>
          <w:color w:val="000000"/>
          <w:sz w:val="24"/>
          <w:szCs w:val="24"/>
        </w:rPr>
        <w:t> </w:t>
      </w:r>
      <w:r w:rsidRPr="003D024E">
        <w:rPr>
          <w:rFonts w:ascii="Times New Roman" w:hAnsi="Times New Roman"/>
          <w:i/>
          <w:iCs/>
          <w:color w:val="000000"/>
          <w:sz w:val="24"/>
          <w:szCs w:val="24"/>
        </w:rPr>
        <w:t xml:space="preserve">«Математику нельзя изучать, наблюдая, как это делает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другой</w:t>
      </w:r>
      <w:r w:rsidRPr="003D024E">
        <w:rPr>
          <w:rFonts w:ascii="Times New Roman" w:hAnsi="Times New Roman"/>
          <w:i/>
          <w:iCs/>
          <w:color w:val="000000"/>
          <w:sz w:val="24"/>
          <w:szCs w:val="24"/>
        </w:rPr>
        <w:t>…»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(как вы их понимаете?)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722052" w:rsidRPr="003D024E" w:rsidRDefault="00722052" w:rsidP="00E1573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262626"/>
          <w:sz w:val="24"/>
          <w:szCs w:val="24"/>
        </w:rPr>
      </w:pPr>
    </w:p>
    <w:p w:rsidR="00722052" w:rsidRPr="00693D90" w:rsidRDefault="00722052" w:rsidP="00E15732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color w:val="262626"/>
          <w:sz w:val="24"/>
          <w:szCs w:val="24"/>
        </w:rPr>
      </w:pPr>
      <w:r>
        <w:rPr>
          <w:rFonts w:ascii="Times New Roman" w:hAnsi="Times New Roman"/>
          <w:b/>
          <w:bCs/>
          <w:color w:val="262626"/>
          <w:sz w:val="24"/>
          <w:szCs w:val="24"/>
        </w:rPr>
        <w:t>Целеполагание, определение темы урока</w:t>
      </w:r>
      <w:r w:rsidRPr="002267CA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(4 мин)</w:t>
      </w:r>
    </w:p>
    <w:p w:rsidR="00722052" w:rsidRPr="004663C2" w:rsidRDefault="00722052" w:rsidP="00693D90">
      <w:pPr>
        <w:spacing w:after="0" w:line="240" w:lineRule="auto"/>
        <w:jc w:val="both"/>
        <w:rPr>
          <w:rFonts w:ascii="Times New Roman" w:hAnsi="Times New Roman"/>
          <w:b/>
          <w:bCs/>
          <w:color w:val="262626"/>
          <w:sz w:val="24"/>
          <w:szCs w:val="24"/>
        </w:rPr>
      </w:pPr>
    </w:p>
    <w:p w:rsidR="00722052" w:rsidRPr="002267CA" w:rsidRDefault="00722052" w:rsidP="00E15732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color w:val="262626"/>
          <w:sz w:val="24"/>
          <w:szCs w:val="24"/>
        </w:rPr>
      </w:pPr>
      <w:r w:rsidRPr="002267CA">
        <w:rPr>
          <w:rFonts w:ascii="Times New Roman" w:hAnsi="Times New Roman"/>
          <w:color w:val="262626"/>
          <w:sz w:val="24"/>
          <w:szCs w:val="24"/>
        </w:rPr>
        <w:t>Ребята, перед вами лежат листы с заданиями. Как вы думаете, что это за задания</w:t>
      </w:r>
      <w:r>
        <w:rPr>
          <w:rFonts w:ascii="Times New Roman" w:hAnsi="Times New Roman"/>
          <w:color w:val="262626"/>
          <w:sz w:val="24"/>
          <w:szCs w:val="24"/>
        </w:rPr>
        <w:t>, откуда они</w:t>
      </w:r>
      <w:r w:rsidRPr="002267CA">
        <w:rPr>
          <w:rFonts w:ascii="Times New Roman" w:hAnsi="Times New Roman"/>
          <w:color w:val="262626"/>
          <w:sz w:val="24"/>
          <w:szCs w:val="24"/>
        </w:rPr>
        <w:t>? (</w:t>
      </w:r>
      <w:r w:rsidRPr="002A6144">
        <w:rPr>
          <w:rFonts w:ascii="Times New Roman" w:hAnsi="Times New Roman"/>
          <w:i/>
          <w:iCs/>
          <w:color w:val="262626"/>
          <w:sz w:val="24"/>
          <w:szCs w:val="24"/>
        </w:rPr>
        <w:t>это задания из ОГЭ</w:t>
      </w:r>
      <w:r w:rsidRPr="002267CA">
        <w:rPr>
          <w:rFonts w:ascii="Times New Roman" w:hAnsi="Times New Roman"/>
          <w:i/>
          <w:iCs/>
          <w:color w:val="262626"/>
          <w:sz w:val="24"/>
          <w:szCs w:val="24"/>
        </w:rPr>
        <w:t xml:space="preserve"> модуль «Алгебра»)</w:t>
      </w:r>
    </w:p>
    <w:p w:rsidR="00722052" w:rsidRPr="002267CA" w:rsidRDefault="00722052" w:rsidP="00E15732">
      <w:pPr>
        <w:spacing w:after="0" w:line="240" w:lineRule="auto"/>
        <w:ind w:firstLine="567"/>
        <w:jc w:val="both"/>
        <w:rPr>
          <w:rFonts w:ascii="Times New Roman" w:hAnsi="Times New Roman"/>
          <w:color w:val="262626"/>
          <w:sz w:val="24"/>
          <w:szCs w:val="24"/>
        </w:rPr>
      </w:pPr>
      <w:r w:rsidRPr="002267CA">
        <w:rPr>
          <w:rFonts w:ascii="Times New Roman" w:hAnsi="Times New Roman"/>
          <w:color w:val="262626"/>
          <w:sz w:val="24"/>
          <w:szCs w:val="24"/>
        </w:rPr>
        <w:t xml:space="preserve"> </w:t>
      </w:r>
      <w:r>
        <w:rPr>
          <w:rFonts w:ascii="Times New Roman" w:hAnsi="Times New Roman"/>
          <w:color w:val="262626"/>
          <w:sz w:val="24"/>
          <w:szCs w:val="24"/>
        </w:rPr>
        <w:t>А теперь о</w:t>
      </w:r>
      <w:r w:rsidRPr="002267CA">
        <w:rPr>
          <w:rFonts w:ascii="Times New Roman" w:hAnsi="Times New Roman"/>
          <w:color w:val="262626"/>
          <w:sz w:val="24"/>
          <w:szCs w:val="24"/>
        </w:rPr>
        <w:t xml:space="preserve">братите внимание на </w:t>
      </w:r>
      <w:r>
        <w:rPr>
          <w:rFonts w:ascii="Times New Roman" w:hAnsi="Times New Roman"/>
          <w:color w:val="262626"/>
          <w:sz w:val="24"/>
          <w:szCs w:val="24"/>
        </w:rPr>
        <w:t xml:space="preserve">сами </w:t>
      </w:r>
      <w:r w:rsidRPr="002267CA">
        <w:rPr>
          <w:rFonts w:ascii="Times New Roman" w:hAnsi="Times New Roman"/>
          <w:color w:val="262626"/>
          <w:sz w:val="24"/>
          <w:szCs w:val="24"/>
        </w:rPr>
        <w:t>зада</w:t>
      </w:r>
      <w:r>
        <w:rPr>
          <w:rFonts w:ascii="Times New Roman" w:hAnsi="Times New Roman"/>
          <w:color w:val="262626"/>
          <w:sz w:val="24"/>
          <w:szCs w:val="24"/>
        </w:rPr>
        <w:t>ния, з</w:t>
      </w:r>
      <w:r w:rsidRPr="002267CA">
        <w:rPr>
          <w:rFonts w:ascii="Times New Roman" w:hAnsi="Times New Roman"/>
          <w:color w:val="262626"/>
          <w:sz w:val="24"/>
          <w:szCs w:val="24"/>
        </w:rPr>
        <w:t>нани</w:t>
      </w:r>
      <w:r>
        <w:rPr>
          <w:rFonts w:ascii="Times New Roman" w:hAnsi="Times New Roman"/>
          <w:color w:val="262626"/>
          <w:sz w:val="24"/>
          <w:szCs w:val="24"/>
        </w:rPr>
        <w:t>я</w:t>
      </w:r>
      <w:r w:rsidRPr="002267CA">
        <w:rPr>
          <w:rFonts w:ascii="Times New Roman" w:hAnsi="Times New Roman"/>
          <w:color w:val="262626"/>
          <w:sz w:val="24"/>
          <w:szCs w:val="24"/>
        </w:rPr>
        <w:t xml:space="preserve"> какой темы они проверяют? (</w:t>
      </w:r>
      <w:r w:rsidRPr="002267CA">
        <w:rPr>
          <w:rFonts w:ascii="Times New Roman" w:hAnsi="Times New Roman"/>
          <w:i/>
          <w:iCs/>
          <w:color w:val="262626"/>
          <w:sz w:val="24"/>
          <w:szCs w:val="24"/>
        </w:rPr>
        <w:t>Функции и графики)</w:t>
      </w:r>
    </w:p>
    <w:p w:rsidR="00722052" w:rsidRPr="002267CA" w:rsidRDefault="00722052" w:rsidP="00E15732">
      <w:pPr>
        <w:spacing w:after="0" w:line="240" w:lineRule="auto"/>
        <w:ind w:firstLine="567"/>
        <w:jc w:val="both"/>
        <w:rPr>
          <w:rFonts w:ascii="Times New Roman" w:hAnsi="Times New Roman"/>
          <w:color w:val="262626"/>
          <w:sz w:val="24"/>
          <w:szCs w:val="24"/>
        </w:rPr>
      </w:pPr>
      <w:r w:rsidRPr="002267CA">
        <w:rPr>
          <w:rFonts w:ascii="Times New Roman" w:hAnsi="Times New Roman"/>
          <w:color w:val="262626"/>
          <w:sz w:val="24"/>
          <w:szCs w:val="24"/>
        </w:rPr>
        <w:t>Так, какова же тема сегодняшнего урока? (</w:t>
      </w:r>
      <w:r w:rsidRPr="005A2AA2">
        <w:rPr>
          <w:rFonts w:ascii="Times New Roman" w:hAnsi="Times New Roman"/>
          <w:i/>
          <w:color w:val="262626"/>
          <w:sz w:val="24"/>
          <w:szCs w:val="24"/>
        </w:rPr>
        <w:t xml:space="preserve">Свойства </w:t>
      </w:r>
      <w:r w:rsidRPr="005A2AA2">
        <w:rPr>
          <w:rFonts w:ascii="Times New Roman" w:hAnsi="Times New Roman"/>
          <w:i/>
          <w:iCs/>
          <w:color w:val="262626"/>
          <w:sz w:val="24"/>
          <w:szCs w:val="24"/>
        </w:rPr>
        <w:t>ф</w:t>
      </w:r>
      <w:r>
        <w:rPr>
          <w:rFonts w:ascii="Times New Roman" w:hAnsi="Times New Roman"/>
          <w:i/>
          <w:iCs/>
          <w:color w:val="262626"/>
          <w:sz w:val="24"/>
          <w:szCs w:val="24"/>
        </w:rPr>
        <w:t xml:space="preserve">ункции </w:t>
      </w:r>
      <w:r w:rsidRPr="002267CA">
        <w:rPr>
          <w:rFonts w:ascii="Times New Roman" w:hAnsi="Times New Roman"/>
          <w:i/>
          <w:iCs/>
          <w:color w:val="262626"/>
          <w:sz w:val="24"/>
          <w:szCs w:val="24"/>
        </w:rPr>
        <w:t xml:space="preserve"> в ГИА)</w:t>
      </w:r>
      <w:r w:rsidRPr="002267CA">
        <w:rPr>
          <w:rFonts w:ascii="Times New Roman" w:hAnsi="Times New Roman"/>
          <w:color w:val="262626"/>
          <w:sz w:val="24"/>
          <w:szCs w:val="24"/>
        </w:rPr>
        <w:t xml:space="preserve">  </w:t>
      </w:r>
    </w:p>
    <w:p w:rsidR="00722052" w:rsidRPr="002267CA" w:rsidRDefault="00722052" w:rsidP="00E1573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262626"/>
          <w:sz w:val="24"/>
          <w:szCs w:val="24"/>
        </w:rPr>
      </w:pPr>
      <w:r>
        <w:rPr>
          <w:rFonts w:ascii="Times New Roman" w:hAnsi="Times New Roman"/>
          <w:color w:val="262626"/>
          <w:sz w:val="24"/>
          <w:szCs w:val="24"/>
        </w:rPr>
        <w:t>А н</w:t>
      </w:r>
      <w:r w:rsidRPr="002267CA">
        <w:rPr>
          <w:rFonts w:ascii="Times New Roman" w:hAnsi="Times New Roman"/>
          <w:color w:val="262626"/>
          <w:sz w:val="24"/>
          <w:szCs w:val="24"/>
        </w:rPr>
        <w:t xml:space="preserve">азвание </w:t>
      </w:r>
      <w:r>
        <w:rPr>
          <w:rFonts w:ascii="Times New Roman" w:hAnsi="Times New Roman"/>
          <w:color w:val="262626"/>
          <w:sz w:val="24"/>
          <w:szCs w:val="24"/>
        </w:rPr>
        <w:t xml:space="preserve">нашего сегодняшнего </w:t>
      </w:r>
      <w:r w:rsidRPr="002267CA">
        <w:rPr>
          <w:rFonts w:ascii="Times New Roman" w:hAnsi="Times New Roman"/>
          <w:color w:val="262626"/>
          <w:sz w:val="24"/>
          <w:szCs w:val="24"/>
        </w:rPr>
        <w:t>урока «Урок успеха. Знаю, Умею, Хочу…»</w:t>
      </w:r>
    </w:p>
    <w:p w:rsidR="00722052" w:rsidRPr="002267CA" w:rsidRDefault="00722052" w:rsidP="00E15732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color w:val="262626"/>
          <w:sz w:val="24"/>
          <w:szCs w:val="24"/>
          <w:lang w:eastAsia="ru-RU"/>
        </w:rPr>
      </w:pPr>
      <w:r>
        <w:rPr>
          <w:rFonts w:ascii="Times New Roman" w:hAnsi="Times New Roman"/>
          <w:color w:val="262626"/>
          <w:sz w:val="24"/>
          <w:szCs w:val="24"/>
          <w:lang w:eastAsia="ru-RU"/>
        </w:rPr>
        <w:t>Как вы думаете, какова цель нашего урока, с</w:t>
      </w:r>
      <w:r w:rsidRPr="002267CA">
        <w:rPr>
          <w:rFonts w:ascii="Times New Roman" w:hAnsi="Times New Roman"/>
          <w:color w:val="262626"/>
          <w:sz w:val="24"/>
          <w:szCs w:val="24"/>
          <w:lang w:eastAsia="ru-RU"/>
        </w:rPr>
        <w:t>формулируйте цель нашего занятия</w:t>
      </w:r>
      <w:r>
        <w:rPr>
          <w:rFonts w:ascii="Times New Roman" w:hAnsi="Times New Roman"/>
          <w:color w:val="262626"/>
          <w:sz w:val="24"/>
          <w:szCs w:val="24"/>
          <w:lang w:eastAsia="ru-RU"/>
        </w:rPr>
        <w:t>?</w:t>
      </w:r>
      <w:r w:rsidRPr="002267CA">
        <w:rPr>
          <w:rFonts w:ascii="Times New Roman" w:hAnsi="Times New Roman"/>
          <w:color w:val="262626"/>
          <w:sz w:val="24"/>
          <w:szCs w:val="24"/>
          <w:lang w:eastAsia="ru-RU"/>
        </w:rPr>
        <w:t xml:space="preserve"> (</w:t>
      </w:r>
      <w:r>
        <w:rPr>
          <w:rFonts w:ascii="Times New Roman" w:hAnsi="Times New Roman"/>
          <w:i/>
          <w:iCs/>
          <w:color w:val="262626"/>
          <w:sz w:val="24"/>
          <w:szCs w:val="24"/>
          <w:lang w:eastAsia="ru-RU"/>
        </w:rPr>
        <w:t xml:space="preserve">Обобщить и </w:t>
      </w:r>
      <w:r w:rsidRPr="002267CA">
        <w:rPr>
          <w:rFonts w:ascii="Times New Roman" w:hAnsi="Times New Roman"/>
          <w:i/>
          <w:iCs/>
          <w:color w:val="262626"/>
          <w:sz w:val="24"/>
          <w:szCs w:val="24"/>
          <w:lang w:eastAsia="ru-RU"/>
        </w:rPr>
        <w:t>систематизировать</w:t>
      </w:r>
      <w:r>
        <w:rPr>
          <w:rFonts w:ascii="Times New Roman" w:hAnsi="Times New Roman"/>
          <w:i/>
          <w:iCs/>
          <w:color w:val="262626"/>
          <w:sz w:val="24"/>
          <w:szCs w:val="24"/>
          <w:lang w:eastAsia="ru-RU"/>
        </w:rPr>
        <w:t xml:space="preserve">  </w:t>
      </w:r>
      <w:r w:rsidRPr="002267CA">
        <w:rPr>
          <w:rFonts w:ascii="Times New Roman" w:hAnsi="Times New Roman"/>
          <w:i/>
          <w:iCs/>
          <w:color w:val="262626"/>
          <w:sz w:val="24"/>
          <w:szCs w:val="24"/>
          <w:lang w:eastAsia="ru-RU"/>
        </w:rPr>
        <w:t>знания по этой теме</w:t>
      </w:r>
      <w:r>
        <w:rPr>
          <w:rFonts w:ascii="Times New Roman" w:hAnsi="Times New Roman"/>
          <w:i/>
          <w:iCs/>
          <w:color w:val="262626"/>
          <w:sz w:val="24"/>
          <w:szCs w:val="24"/>
          <w:lang w:eastAsia="ru-RU"/>
        </w:rPr>
        <w:t>) и научится их применять</w:t>
      </w:r>
      <w:r w:rsidRPr="00CE5A7B">
        <w:rPr>
          <w:rFonts w:ascii="Times New Roman" w:hAnsi="Times New Roman"/>
          <w:i/>
          <w:iCs/>
          <w:color w:val="262626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iCs/>
          <w:color w:val="262626"/>
          <w:sz w:val="24"/>
          <w:szCs w:val="24"/>
          <w:lang w:eastAsia="ru-RU"/>
        </w:rPr>
        <w:t>в заданиях из ОГЭ</w:t>
      </w:r>
      <w:r w:rsidRPr="002267CA">
        <w:rPr>
          <w:rFonts w:ascii="Times New Roman" w:hAnsi="Times New Roman"/>
          <w:i/>
          <w:iCs/>
          <w:color w:val="262626"/>
          <w:sz w:val="24"/>
          <w:szCs w:val="24"/>
          <w:lang w:eastAsia="ru-RU"/>
        </w:rPr>
        <w:t>.</w:t>
      </w:r>
    </w:p>
    <w:p w:rsidR="00722052" w:rsidRPr="002267CA" w:rsidRDefault="00722052" w:rsidP="00E15732">
      <w:pPr>
        <w:spacing w:after="0" w:line="240" w:lineRule="auto"/>
        <w:ind w:left="2019" w:firstLine="708"/>
        <w:jc w:val="both"/>
        <w:rPr>
          <w:rFonts w:ascii="Times New Roman" w:hAnsi="Times New Roman"/>
          <w:iCs/>
          <w:color w:val="262626"/>
          <w:sz w:val="24"/>
          <w:szCs w:val="24"/>
          <w:lang w:eastAsia="ru-RU"/>
        </w:rPr>
      </w:pPr>
      <w:r w:rsidRPr="002267CA">
        <w:rPr>
          <w:rFonts w:ascii="Times New Roman" w:hAnsi="Times New Roman"/>
          <w:iCs/>
          <w:color w:val="262626"/>
          <w:sz w:val="24"/>
          <w:szCs w:val="24"/>
          <w:lang w:eastAsia="ru-RU"/>
        </w:rPr>
        <w:t xml:space="preserve"> Китайская пословица гласит:</w:t>
      </w:r>
    </w:p>
    <w:p w:rsidR="00722052" w:rsidRPr="002267CA" w:rsidRDefault="00722052" w:rsidP="00E15732">
      <w:pPr>
        <w:spacing w:after="0" w:line="240" w:lineRule="auto"/>
        <w:ind w:left="2160" w:firstLine="567"/>
        <w:jc w:val="both"/>
        <w:rPr>
          <w:rFonts w:ascii="Times New Roman" w:hAnsi="Times New Roman"/>
          <w:iCs/>
          <w:color w:val="262626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262626"/>
          <w:sz w:val="24"/>
          <w:szCs w:val="24"/>
          <w:lang w:eastAsia="ru-RU"/>
        </w:rPr>
        <w:t xml:space="preserve">“ </w:t>
      </w:r>
      <w:r w:rsidRPr="002267CA">
        <w:rPr>
          <w:rFonts w:ascii="Times New Roman" w:hAnsi="Times New Roman"/>
          <w:iCs/>
          <w:color w:val="262626"/>
          <w:sz w:val="24"/>
          <w:szCs w:val="24"/>
          <w:lang w:eastAsia="ru-RU"/>
        </w:rPr>
        <w:t>Я слушаю – я забываю,</w:t>
      </w:r>
    </w:p>
    <w:p w:rsidR="00722052" w:rsidRPr="002267CA" w:rsidRDefault="00722052" w:rsidP="00E15732">
      <w:pPr>
        <w:spacing w:after="0" w:line="240" w:lineRule="auto"/>
        <w:ind w:left="2160" w:firstLine="567"/>
        <w:jc w:val="both"/>
        <w:rPr>
          <w:rFonts w:ascii="Times New Roman" w:hAnsi="Times New Roman"/>
          <w:iCs/>
          <w:color w:val="262626"/>
          <w:sz w:val="24"/>
          <w:szCs w:val="24"/>
          <w:lang w:eastAsia="ru-RU"/>
        </w:rPr>
      </w:pPr>
      <w:r w:rsidRPr="002267CA">
        <w:rPr>
          <w:rFonts w:ascii="Times New Roman" w:hAnsi="Times New Roman"/>
          <w:iCs/>
          <w:color w:val="262626"/>
          <w:sz w:val="24"/>
          <w:szCs w:val="24"/>
          <w:lang w:eastAsia="ru-RU"/>
        </w:rPr>
        <w:t>Я вижу - я запоминаю,</w:t>
      </w:r>
    </w:p>
    <w:p w:rsidR="00722052" w:rsidRDefault="00722052" w:rsidP="00E15732">
      <w:pPr>
        <w:spacing w:after="0" w:line="240" w:lineRule="auto"/>
        <w:ind w:left="2160" w:firstLine="567"/>
        <w:jc w:val="both"/>
        <w:rPr>
          <w:rFonts w:ascii="Times New Roman" w:hAnsi="Times New Roman"/>
          <w:iCs/>
          <w:color w:val="262626"/>
          <w:sz w:val="24"/>
          <w:szCs w:val="24"/>
          <w:lang w:eastAsia="ru-RU"/>
        </w:rPr>
      </w:pPr>
      <w:r w:rsidRPr="002267CA">
        <w:rPr>
          <w:rFonts w:ascii="Times New Roman" w:hAnsi="Times New Roman"/>
          <w:iCs/>
          <w:color w:val="262626"/>
          <w:sz w:val="24"/>
          <w:szCs w:val="24"/>
          <w:lang w:eastAsia="ru-RU"/>
        </w:rPr>
        <w:t>Я делаю - я усваиваю.”</w:t>
      </w:r>
    </w:p>
    <w:p w:rsidR="00722052" w:rsidRDefault="00722052" w:rsidP="00AE70E2">
      <w:pPr>
        <w:shd w:val="clear" w:color="auto" w:fill="FFFFFF"/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67CA">
        <w:rPr>
          <w:rFonts w:ascii="Times New Roman" w:hAnsi="Times New Roman"/>
          <w:sz w:val="24"/>
          <w:szCs w:val="24"/>
          <w:lang w:eastAsia="ru-RU"/>
        </w:rPr>
        <w:t>Мы с вами должны построить пирамиду успеха, обобщить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2267CA">
        <w:rPr>
          <w:rFonts w:ascii="Times New Roman" w:hAnsi="Times New Roman"/>
          <w:sz w:val="24"/>
          <w:szCs w:val="24"/>
          <w:lang w:eastAsia="ru-RU"/>
        </w:rPr>
        <w:t xml:space="preserve"> что мы знаем, закрепить наше умение, настроить</w:t>
      </w:r>
      <w:r>
        <w:rPr>
          <w:rFonts w:ascii="Times New Roman" w:hAnsi="Times New Roman"/>
          <w:sz w:val="24"/>
          <w:szCs w:val="24"/>
          <w:lang w:eastAsia="ru-RU"/>
        </w:rPr>
        <w:t>ся</w:t>
      </w:r>
      <w:r w:rsidRPr="002267CA">
        <w:rPr>
          <w:rFonts w:ascii="Times New Roman" w:hAnsi="Times New Roman"/>
          <w:sz w:val="24"/>
          <w:szCs w:val="24"/>
          <w:lang w:eastAsia="ru-RU"/>
        </w:rPr>
        <w:t xml:space="preserve"> на успешный результат урока и успешную сдачу экзамена</w:t>
      </w:r>
      <w:r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CE5A7B">
        <w:rPr>
          <w:rFonts w:ascii="Times New Roman" w:hAnsi="Times New Roman"/>
          <w:sz w:val="24"/>
          <w:szCs w:val="24"/>
          <w:lang w:eastAsia="ru-RU"/>
        </w:rPr>
        <w:t>картинка на слайде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2267CA">
        <w:rPr>
          <w:rFonts w:ascii="Times New Roman" w:hAnsi="Times New Roman"/>
          <w:sz w:val="24"/>
          <w:szCs w:val="24"/>
          <w:lang w:eastAsia="ru-RU"/>
        </w:rPr>
        <w:t>.</w:t>
      </w:r>
    </w:p>
    <w:p w:rsidR="00722052" w:rsidRPr="002267CA" w:rsidRDefault="00722052" w:rsidP="00E15732">
      <w:pPr>
        <w:spacing w:after="0" w:line="240" w:lineRule="auto"/>
        <w:jc w:val="center"/>
        <w:rPr>
          <w:rFonts w:ascii="Times New Roman" w:hAnsi="Times New Roman"/>
          <w:iCs/>
          <w:color w:val="262626"/>
          <w:sz w:val="24"/>
          <w:szCs w:val="24"/>
          <w:lang w:eastAsia="ru-RU"/>
        </w:rPr>
      </w:pPr>
      <w:r>
        <w:rPr>
          <w:noProof/>
          <w:lang w:eastAsia="ru-RU"/>
        </w:rPr>
        <w:pict>
          <v:rect id="Прямоугольник 29" o:spid="_x0000_s1026" style="position:absolute;left:0;text-align:left;margin-left:222pt;margin-top:24.2pt;width:90.05pt;height:35.95pt;z-index:251658240;visibility:visible" strokecolor="white">
            <v:textbox>
              <w:txbxContent>
                <w:p w:rsidR="00722052" w:rsidRPr="0047562C" w:rsidRDefault="00722052" w:rsidP="004663C2">
                  <w:pPr>
                    <w:jc w:val="center"/>
                    <w:rPr>
                      <w:color w:val="008000"/>
                      <w:sz w:val="48"/>
                      <w:szCs w:val="48"/>
                    </w:rPr>
                  </w:pPr>
                  <w:r w:rsidRPr="0047562C">
                    <w:rPr>
                      <w:color w:val="008000"/>
                      <w:sz w:val="48"/>
                      <w:szCs w:val="48"/>
                    </w:rPr>
                    <w:t>ХОЧУ…</w:t>
                  </w:r>
                </w:p>
              </w:txbxContent>
            </v:textbox>
          </v:rect>
        </w:pict>
      </w:r>
      <w:r w:rsidRPr="002F7518">
        <w:rPr>
          <w:rFonts w:ascii="Times New Roman" w:hAnsi="Times New Roman"/>
          <w:noProof/>
          <w:color w:val="262626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7" o:spid="_x0000_i1025" type="#_x0000_t75" alt="пирамида" style="width:264.75pt;height:270pt;visibility:visible">
            <v:imagedata r:id="rId5" o:title="" croptop="1570f" cropbottom="17886f" cropright="28631f"/>
          </v:shape>
        </w:pict>
      </w:r>
    </w:p>
    <w:p w:rsidR="00722052" w:rsidRDefault="00722052" w:rsidP="00E1573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262626"/>
          <w:sz w:val="24"/>
          <w:szCs w:val="24"/>
          <w:lang w:eastAsia="ru-RU"/>
        </w:rPr>
      </w:pPr>
      <w:r w:rsidRPr="002267CA">
        <w:rPr>
          <w:rFonts w:ascii="Times New Roman" w:hAnsi="Times New Roman"/>
          <w:b/>
          <w:bCs/>
          <w:i/>
          <w:iCs/>
          <w:color w:val="262626"/>
          <w:sz w:val="24"/>
          <w:szCs w:val="24"/>
          <w:lang w:eastAsia="ru-RU"/>
        </w:rPr>
        <w:t>Ситуация успеха – некий взлет для человека, своеобразный прыжок на высшую ступень!</w:t>
      </w:r>
    </w:p>
    <w:p w:rsidR="00722052" w:rsidRPr="002267CA" w:rsidRDefault="00722052" w:rsidP="00E1573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22052" w:rsidRDefault="00722052" w:rsidP="00E15732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color w:val="262626"/>
          <w:sz w:val="24"/>
          <w:szCs w:val="24"/>
        </w:rPr>
      </w:pPr>
      <w:r>
        <w:rPr>
          <w:rFonts w:ascii="Times New Roman" w:hAnsi="Times New Roman"/>
          <w:b/>
          <w:bCs/>
          <w:color w:val="262626"/>
          <w:sz w:val="24"/>
          <w:szCs w:val="24"/>
        </w:rPr>
        <w:t xml:space="preserve">Актуализация знаний. </w:t>
      </w:r>
      <w:r>
        <w:rPr>
          <w:rFonts w:ascii="Times New Roman" w:hAnsi="Times New Roman"/>
          <w:sz w:val="24"/>
          <w:szCs w:val="24"/>
        </w:rPr>
        <w:t>(18 мин)</w:t>
      </w:r>
    </w:p>
    <w:p w:rsidR="00722052" w:rsidRDefault="00722052" w:rsidP="00236232">
      <w:pPr>
        <w:spacing w:after="0" w:line="240" w:lineRule="auto"/>
        <w:jc w:val="both"/>
        <w:rPr>
          <w:rFonts w:ascii="Times New Roman" w:hAnsi="Times New Roman"/>
          <w:b/>
          <w:bCs/>
          <w:color w:val="262626"/>
          <w:sz w:val="24"/>
          <w:szCs w:val="24"/>
        </w:rPr>
      </w:pPr>
    </w:p>
    <w:p w:rsidR="00722052" w:rsidRDefault="00722052" w:rsidP="002362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4A2D">
        <w:rPr>
          <w:rFonts w:ascii="Times New Roman" w:hAnsi="Times New Roman"/>
          <w:bCs/>
          <w:color w:val="000000"/>
          <w:sz w:val="24"/>
          <w:szCs w:val="24"/>
        </w:rPr>
        <w:t xml:space="preserve">Проводит инструктаж по работе с листом самооценки: </w:t>
      </w:r>
      <w:r w:rsidRPr="00BA4A2D">
        <w:rPr>
          <w:rFonts w:ascii="Times New Roman" w:hAnsi="Times New Roman"/>
          <w:sz w:val="24"/>
          <w:szCs w:val="24"/>
        </w:rPr>
        <w:t>На столах у вас лежат листы самооценки.  Подпишите их. В течение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урока вы будете оценивать</w:t>
      </w:r>
      <w:r w:rsidRPr="00BA4A2D">
        <w:rPr>
          <w:rFonts w:ascii="Times New Roman" w:hAnsi="Times New Roman"/>
          <w:bCs/>
          <w:color w:val="000000"/>
          <w:sz w:val="24"/>
          <w:szCs w:val="24"/>
        </w:rPr>
        <w:t xml:space="preserve"> себя </w:t>
      </w:r>
      <w:r>
        <w:rPr>
          <w:rFonts w:ascii="Times New Roman" w:hAnsi="Times New Roman"/>
          <w:sz w:val="24"/>
          <w:szCs w:val="24"/>
        </w:rPr>
        <w:t>(приложение</w:t>
      </w:r>
      <w:r w:rsidRPr="00BA4A2D">
        <w:rPr>
          <w:rFonts w:ascii="Times New Roman" w:hAnsi="Times New Roman"/>
          <w:sz w:val="24"/>
          <w:szCs w:val="24"/>
        </w:rPr>
        <w:t>).</w:t>
      </w:r>
    </w:p>
    <w:p w:rsidR="00722052" w:rsidRDefault="00722052" w:rsidP="00236232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A4A2D">
        <w:rPr>
          <w:rFonts w:ascii="Times New Roman" w:hAnsi="Times New Roman"/>
          <w:bCs/>
          <w:color w:val="000000"/>
          <w:sz w:val="24"/>
          <w:szCs w:val="24"/>
        </w:rPr>
        <w:t xml:space="preserve">Давайте повторим, что </w:t>
      </w:r>
      <w:r w:rsidRPr="00106CF1">
        <w:rPr>
          <w:rFonts w:ascii="Times New Roman" w:hAnsi="Times New Roman"/>
          <w:bCs/>
          <w:color w:val="000000"/>
          <w:sz w:val="24"/>
          <w:szCs w:val="24"/>
          <w:u w:val="single"/>
        </w:rPr>
        <w:t>мы уже знаем</w:t>
      </w:r>
      <w:r>
        <w:rPr>
          <w:rFonts w:ascii="Times New Roman" w:hAnsi="Times New Roman"/>
          <w:bCs/>
          <w:color w:val="000000"/>
          <w:sz w:val="24"/>
          <w:szCs w:val="24"/>
        </w:rPr>
        <w:t>:</w:t>
      </w:r>
    </w:p>
    <w:p w:rsidR="00722052" w:rsidRPr="00F06410" w:rsidRDefault="00722052" w:rsidP="002362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A49">
        <w:rPr>
          <w:rFonts w:ascii="Times New Roman" w:hAnsi="Times New Roman"/>
          <w:b/>
          <w:sz w:val="24"/>
          <w:szCs w:val="24"/>
        </w:rPr>
        <w:t>1)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Устный счет (слайд).  (8 мин)</w:t>
      </w:r>
    </w:p>
    <w:p w:rsidR="00722052" w:rsidRDefault="00722052" w:rsidP="00236232">
      <w:pPr>
        <w:spacing w:after="0" w:line="240" w:lineRule="auto"/>
        <w:ind w:left="4248" w:firstLine="708"/>
        <w:jc w:val="both"/>
      </w:pPr>
      <w:r>
        <w:t xml:space="preserve">« Счет и вычисления – основа порядка в голове» </w:t>
      </w:r>
    </w:p>
    <w:p w:rsidR="00722052" w:rsidRDefault="00722052" w:rsidP="00236232">
      <w:pPr>
        <w:spacing w:after="0" w:line="240" w:lineRule="auto"/>
        <w:ind w:left="7788" w:firstLine="708"/>
        <w:jc w:val="both"/>
      </w:pPr>
      <w:r>
        <w:t>Песталоцци</w:t>
      </w:r>
    </w:p>
    <w:p w:rsidR="00722052" w:rsidRDefault="00722052" w:rsidP="00754F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t>1</w:t>
      </w:r>
      <w:r>
        <w:rPr>
          <w:rFonts w:ascii="Arial" w:hAnsi="Arial" w:cs="Arial"/>
        </w:rPr>
        <w:t>∕</w:t>
      </w:r>
      <w:r>
        <w:t>2 = 0,5=половина</w:t>
      </w:r>
    </w:p>
    <w:p w:rsidR="00722052" w:rsidRPr="002267CA" w:rsidRDefault="00722052" w:rsidP="00236232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22052" w:rsidRDefault="00722052" w:rsidP="00E23770">
      <w:pPr>
        <w:pStyle w:val="NoSpacing"/>
        <w:ind w:firstLine="600"/>
        <w:jc w:val="both"/>
        <w:rPr>
          <w:rFonts w:ascii="Times New Roman" w:hAnsi="Times New Roman"/>
          <w:sz w:val="24"/>
          <w:szCs w:val="24"/>
        </w:rPr>
      </w:pPr>
      <w:r w:rsidRPr="00232310">
        <w:rPr>
          <w:rFonts w:ascii="Times New Roman" w:hAnsi="Times New Roman"/>
          <w:sz w:val="24"/>
          <w:szCs w:val="24"/>
        </w:rPr>
        <w:t>Мы часто встречаемся с примерами, где нужно найти половину числа.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2E28">
        <w:rPr>
          <w:rFonts w:ascii="Times New Roman" w:hAnsi="Times New Roman"/>
          <w:sz w:val="24"/>
          <w:szCs w:val="24"/>
          <w:u w:val="single"/>
        </w:rPr>
        <w:t>Вопрос:</w:t>
      </w:r>
      <w:r>
        <w:rPr>
          <w:rFonts w:ascii="Times New Roman" w:hAnsi="Times New Roman"/>
          <w:sz w:val="24"/>
          <w:szCs w:val="24"/>
        </w:rPr>
        <w:t xml:space="preserve"> Где в математике, в теме функции  мы встречаемся с </w:t>
      </w:r>
      <w:r w:rsidRPr="00F16B54">
        <w:rPr>
          <w:rFonts w:ascii="Times New Roman" w:hAnsi="Times New Roman"/>
          <w:sz w:val="28"/>
          <w:szCs w:val="28"/>
        </w:rPr>
        <w:t>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?</w:t>
      </w:r>
      <w:r w:rsidRPr="002323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(жетон)</w:t>
      </w:r>
    </w:p>
    <w:p w:rsidR="00722052" w:rsidRDefault="00722052" w:rsidP="0023623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Учащиеся</w:t>
      </w:r>
      <w:r w:rsidRPr="00232310">
        <w:rPr>
          <w:rFonts w:ascii="Times New Roman" w:hAnsi="Times New Roman"/>
          <w:sz w:val="24"/>
          <w:szCs w:val="24"/>
        </w:rPr>
        <w:t xml:space="preserve"> решают примеры</w:t>
      </w:r>
      <w:r>
        <w:rPr>
          <w:rFonts w:ascii="Times New Roman" w:hAnsi="Times New Roman"/>
          <w:sz w:val="24"/>
          <w:szCs w:val="24"/>
        </w:rPr>
        <w:t xml:space="preserve">: (пока сильные ученики (3 ряд) отвечают устно, остальные (1,2ряды делают письменно на карточках, один у доски с обратной стороны, </w:t>
      </w:r>
      <w:r w:rsidRPr="00251C39">
        <w:rPr>
          <w:rFonts w:ascii="Times New Roman" w:hAnsi="Times New Roman"/>
          <w:sz w:val="24"/>
          <w:szCs w:val="24"/>
          <w:u w:val="single"/>
        </w:rPr>
        <w:t>с взаимопроверкой</w:t>
      </w:r>
      <w:r>
        <w:rPr>
          <w:rFonts w:ascii="Times New Roman" w:hAnsi="Times New Roman"/>
          <w:sz w:val="24"/>
          <w:szCs w:val="24"/>
        </w:rPr>
        <w:t>)</w:t>
      </w:r>
      <w:r w:rsidRPr="00232310">
        <w:rPr>
          <w:rFonts w:ascii="Times New Roman" w:hAnsi="Times New Roman"/>
          <w:sz w:val="24"/>
          <w:szCs w:val="24"/>
        </w:rPr>
        <w:t>.</w:t>
      </w:r>
    </w:p>
    <w:p w:rsidR="00722052" w:rsidRDefault="00722052" w:rsidP="0023623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722052" w:rsidRPr="00232310" w:rsidRDefault="00722052" w:rsidP="00236232">
      <w:pPr>
        <w:pStyle w:val="NoSpacing"/>
        <w:spacing w:line="36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группа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 группа</w:t>
      </w:r>
    </w:p>
    <w:p w:rsidR="00722052" w:rsidRDefault="00722052" w:rsidP="00236232">
      <w:pPr>
        <w:pStyle w:val="NoSpacing"/>
        <w:numPr>
          <w:ilvl w:val="0"/>
          <w:numId w:val="16"/>
        </w:numPr>
        <w:jc w:val="both"/>
      </w:pPr>
      <w:r>
        <w:t>1</w:t>
      </w:r>
      <w:r>
        <w:rPr>
          <w:rFonts w:ascii="Arial" w:hAnsi="Arial" w:cs="Arial"/>
        </w:rPr>
        <w:t>∕</w:t>
      </w:r>
      <w:r>
        <w:t>2∙5=2,5</w:t>
      </w:r>
      <w:r>
        <w:tab/>
      </w:r>
      <w:r>
        <w:tab/>
      </w:r>
      <w:r>
        <w:tab/>
      </w:r>
      <w:r>
        <w:tab/>
      </w:r>
      <w:r>
        <w:tab/>
      </w:r>
      <w:r w:rsidRPr="0040085C">
        <w:rPr>
          <w:rFonts w:ascii="Times New Roman" w:hAnsi="Times New Roman"/>
          <w:sz w:val="24"/>
          <w:szCs w:val="24"/>
        </w:rPr>
        <w:t>подчеркни неправильно решенные примеры</w:t>
      </w:r>
    </w:p>
    <w:p w:rsidR="00722052" w:rsidRDefault="00722052" w:rsidP="00236232">
      <w:pPr>
        <w:pStyle w:val="NoSpacing"/>
        <w:numPr>
          <w:ilvl w:val="0"/>
          <w:numId w:val="16"/>
        </w:numPr>
        <w:jc w:val="both"/>
      </w:pPr>
      <w:r>
        <w:t>1</w:t>
      </w:r>
      <w:r>
        <w:rPr>
          <w:rFonts w:ascii="Arial" w:hAnsi="Arial" w:cs="Arial"/>
        </w:rPr>
        <w:t>∕</w:t>
      </w:r>
      <w:r>
        <w:t>2∙(-12)=-6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1) </w:t>
      </w:r>
      <w:r w:rsidRPr="0069378F">
        <w:rPr>
          <w:u w:val="single"/>
        </w:rPr>
        <w:t>-15+14=1</w:t>
      </w:r>
      <w:r>
        <w:tab/>
      </w:r>
      <w:r>
        <w:tab/>
        <w:t>6) 18+5=23</w:t>
      </w:r>
    </w:p>
    <w:p w:rsidR="00722052" w:rsidRPr="006A14ED" w:rsidRDefault="00722052" w:rsidP="00236232">
      <w:pPr>
        <w:pStyle w:val="NoSpacing"/>
        <w:numPr>
          <w:ilvl w:val="0"/>
          <w:numId w:val="16"/>
        </w:numPr>
        <w:jc w:val="both"/>
      </w:pPr>
      <w:r>
        <w:t>1</w:t>
      </w:r>
      <w:r>
        <w:rPr>
          <w:rFonts w:ascii="Arial" w:hAnsi="Arial" w:cs="Arial"/>
        </w:rPr>
        <w:t>∕</w:t>
      </w:r>
      <w:r>
        <w:t>2∙8=4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2) 7+10=17</w:t>
      </w:r>
      <w:r>
        <w:tab/>
      </w:r>
      <w:r>
        <w:tab/>
        <w:t>7</w:t>
      </w:r>
      <w:r w:rsidRPr="006A14ED">
        <w:t>) 9</w:t>
      </w:r>
      <w:r>
        <w:rPr>
          <w:rFonts w:cs="Calibri"/>
        </w:rPr>
        <w:t>·1/2</w:t>
      </w:r>
      <w:r>
        <w:t>=4,5</w:t>
      </w:r>
    </w:p>
    <w:p w:rsidR="00722052" w:rsidRDefault="00722052" w:rsidP="00236232">
      <w:pPr>
        <w:pStyle w:val="NoSpacing"/>
        <w:numPr>
          <w:ilvl w:val="0"/>
          <w:numId w:val="16"/>
        </w:numPr>
        <w:jc w:val="both"/>
      </w:pPr>
      <w:r>
        <w:t>0,5∙24=12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3) </w:t>
      </w:r>
      <w:r w:rsidRPr="0069378F">
        <w:rPr>
          <w:u w:val="single"/>
        </w:rPr>
        <w:t>5-4=2</w:t>
      </w:r>
      <w:r>
        <w:tab/>
      </w:r>
      <w:r>
        <w:tab/>
        <w:t>8) 7</w:t>
      </w:r>
      <w:r>
        <w:rPr>
          <w:rFonts w:cs="Calibri"/>
        </w:rPr>
        <w:t>·</w:t>
      </w:r>
      <w:r>
        <w:t>8=56</w:t>
      </w:r>
    </w:p>
    <w:p w:rsidR="00722052" w:rsidRDefault="00722052" w:rsidP="00236232">
      <w:pPr>
        <w:pStyle w:val="NoSpacing"/>
        <w:numPr>
          <w:ilvl w:val="0"/>
          <w:numId w:val="16"/>
        </w:numPr>
        <w:jc w:val="both"/>
      </w:pPr>
      <w:r>
        <w:t>0,5∙25=(20+5)∙0,5=10+2,5=12,5</w:t>
      </w:r>
      <w:r>
        <w:tab/>
      </w:r>
      <w:r>
        <w:tab/>
      </w:r>
      <w:r>
        <w:tab/>
      </w:r>
      <w:r>
        <w:tab/>
        <w:t xml:space="preserve">4) </w:t>
      </w:r>
      <w:r w:rsidRPr="0069378F">
        <w:rPr>
          <w:u w:val="single"/>
        </w:rPr>
        <w:t>13</w:t>
      </w:r>
      <w:r w:rsidRPr="0069378F">
        <w:rPr>
          <w:rFonts w:cs="Calibri"/>
          <w:u w:val="single"/>
        </w:rPr>
        <w:t>:</w:t>
      </w:r>
      <w:r w:rsidRPr="0069378F">
        <w:rPr>
          <w:u w:val="single"/>
        </w:rPr>
        <w:t>2=6</w:t>
      </w:r>
      <w:r>
        <w:tab/>
      </w:r>
      <w:r>
        <w:tab/>
        <w:t xml:space="preserve">9) </w:t>
      </w:r>
      <w:r w:rsidRPr="0069378F">
        <w:rPr>
          <w:u w:val="single"/>
        </w:rPr>
        <w:t>17+5=21</w:t>
      </w:r>
    </w:p>
    <w:p w:rsidR="00722052" w:rsidRDefault="00722052" w:rsidP="00236232">
      <w:pPr>
        <w:pStyle w:val="NoSpacing"/>
        <w:numPr>
          <w:ilvl w:val="0"/>
          <w:numId w:val="16"/>
        </w:numPr>
        <w:jc w:val="both"/>
      </w:pPr>
      <w:r>
        <w:t>1,5∙6=(1+0,5)∙6=6+3=9</w:t>
      </w:r>
      <w:r>
        <w:tab/>
      </w:r>
      <w:r>
        <w:tab/>
      </w:r>
      <w:r>
        <w:tab/>
      </w:r>
      <w:r>
        <w:tab/>
      </w:r>
      <w:r>
        <w:tab/>
        <w:t xml:space="preserve">5) </w:t>
      </w:r>
      <w:r w:rsidRPr="0069378F">
        <w:rPr>
          <w:u w:val="single"/>
        </w:rPr>
        <w:t>10+14=23</w:t>
      </w:r>
      <w:r>
        <w:tab/>
      </w:r>
      <w:r>
        <w:tab/>
      </w:r>
    </w:p>
    <w:p w:rsidR="00722052" w:rsidRDefault="00722052" w:rsidP="00236232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5212A">
        <w:rPr>
          <w:rFonts w:ascii="Times New Roman" w:hAnsi="Times New Roman"/>
          <w:sz w:val="24"/>
          <w:szCs w:val="24"/>
        </w:rPr>
        <w:t>(слайд</w:t>
      </w:r>
      <w:r>
        <w:rPr>
          <w:rFonts w:ascii="Times New Roman" w:hAnsi="Times New Roman"/>
          <w:sz w:val="24"/>
          <w:szCs w:val="24"/>
        </w:rPr>
        <w:t xml:space="preserve"> с выплывающими ответами и примерами)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722052" w:rsidRDefault="00722052" w:rsidP="00236232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(слайд с критериями оценивания):</w:t>
      </w:r>
    </w:p>
    <w:p w:rsidR="00722052" w:rsidRDefault="00722052" w:rsidP="0023623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(Учащиеся оценивают себя: </w:t>
      </w:r>
      <w:r w:rsidRPr="00022F74">
        <w:rPr>
          <w:rFonts w:ascii="Times New Roman" w:hAnsi="Times New Roman"/>
          <w:bCs/>
          <w:color w:val="000000"/>
          <w:sz w:val="24"/>
          <w:szCs w:val="24"/>
          <w:u w:val="single"/>
        </w:rPr>
        <w:t>1 группа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– «правильно и быстро»-2 балла, «правильно с паузой»-1 балл, «неправильно»-0 баллов; </w:t>
      </w:r>
      <w:r w:rsidRPr="00022F74">
        <w:rPr>
          <w:rFonts w:ascii="Times New Roman" w:hAnsi="Times New Roman"/>
          <w:bCs/>
          <w:color w:val="000000"/>
          <w:sz w:val="24"/>
          <w:szCs w:val="24"/>
          <w:u w:val="single"/>
        </w:rPr>
        <w:t>2 группа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– каждый правильный ответ 0,5 балла, записать общее количество баллов).</w:t>
      </w:r>
    </w:p>
    <w:p w:rsidR="00722052" w:rsidRDefault="00722052" w:rsidP="002362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F51A49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Повторение теоретического материала (графиков) (слайд).  (10 мин)</w:t>
      </w:r>
    </w:p>
    <w:p w:rsidR="00722052" w:rsidRPr="0041143C" w:rsidRDefault="00722052" w:rsidP="0023623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1143C">
        <w:rPr>
          <w:rFonts w:ascii="Times New Roman" w:hAnsi="Times New Roman"/>
          <w:sz w:val="24"/>
          <w:szCs w:val="24"/>
          <w:u w:val="single"/>
          <w:lang w:eastAsia="ru-RU"/>
        </w:rPr>
        <w:t>Фронтальная работа</w:t>
      </w:r>
    </w:p>
    <w:p w:rsidR="00722052" w:rsidRPr="00880038" w:rsidRDefault="00722052" w:rsidP="0023623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Вопрос 1: Что </w:t>
      </w:r>
      <w:r w:rsidRPr="00880038">
        <w:rPr>
          <w:rFonts w:ascii="Times New Roman" w:hAnsi="Times New Roman"/>
          <w:sz w:val="24"/>
          <w:szCs w:val="24"/>
        </w:rPr>
        <w:t>означает исследовать функцию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прочитать график функции?</w:t>
      </w:r>
    </w:p>
    <w:p w:rsidR="00722052" w:rsidRPr="00E55754" w:rsidRDefault="00722052" w:rsidP="0023623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55754">
        <w:rPr>
          <w:rFonts w:ascii="Times New Roman" w:hAnsi="Times New Roman"/>
          <w:sz w:val="24"/>
          <w:szCs w:val="24"/>
          <w:lang w:eastAsia="ru-RU"/>
        </w:rPr>
        <w:t>Вопрос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55754">
        <w:rPr>
          <w:rFonts w:ascii="Times New Roman" w:hAnsi="Times New Roman"/>
          <w:sz w:val="24"/>
          <w:szCs w:val="24"/>
          <w:lang w:eastAsia="ru-RU"/>
        </w:rPr>
        <w:t xml:space="preserve">2: </w:t>
      </w:r>
      <w:r>
        <w:rPr>
          <w:rFonts w:ascii="Times New Roman" w:hAnsi="Times New Roman"/>
          <w:sz w:val="24"/>
          <w:szCs w:val="24"/>
        </w:rPr>
        <w:t>Является ли графиком функции фигура? (слайд с графиками)</w:t>
      </w:r>
    </w:p>
    <w:p w:rsidR="00722052" w:rsidRDefault="00722052" w:rsidP="00236232">
      <w:pPr>
        <w:shd w:val="clear" w:color="auto" w:fill="FFFFFF"/>
        <w:spacing w:after="0" w:line="240" w:lineRule="auto"/>
      </w:pPr>
      <w:r w:rsidRPr="00E55754">
        <w:rPr>
          <w:rFonts w:ascii="Times New Roman" w:hAnsi="Times New Roman"/>
          <w:sz w:val="24"/>
          <w:szCs w:val="24"/>
          <w:lang w:eastAsia="ru-RU"/>
        </w:rPr>
        <w:t>Вопрос</w:t>
      </w:r>
      <w:r w:rsidRPr="00A75EF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55754">
        <w:rPr>
          <w:rFonts w:ascii="Times New Roman" w:hAnsi="Times New Roman"/>
          <w:sz w:val="24"/>
          <w:szCs w:val="24"/>
          <w:lang w:eastAsia="ru-RU"/>
        </w:rPr>
        <w:t xml:space="preserve">3: </w:t>
      </w:r>
      <w:r>
        <w:rPr>
          <w:rFonts w:ascii="Times New Roman" w:hAnsi="Times New Roman"/>
          <w:sz w:val="24"/>
          <w:szCs w:val="24"/>
          <w:lang w:eastAsia="ru-RU"/>
        </w:rPr>
        <w:t>По графику н</w:t>
      </w:r>
      <w:r w:rsidRPr="00A76750">
        <w:rPr>
          <w:rFonts w:ascii="Times New Roman" w:hAnsi="Times New Roman"/>
          <w:sz w:val="24"/>
          <w:szCs w:val="24"/>
        </w:rPr>
        <w:t>азва</w:t>
      </w:r>
      <w:r>
        <w:rPr>
          <w:rFonts w:ascii="Times New Roman" w:hAnsi="Times New Roman"/>
          <w:sz w:val="24"/>
          <w:szCs w:val="24"/>
        </w:rPr>
        <w:t>ть</w:t>
      </w:r>
      <w:r w:rsidRPr="00A76750">
        <w:rPr>
          <w:rFonts w:ascii="Times New Roman" w:hAnsi="Times New Roman"/>
          <w:sz w:val="24"/>
          <w:szCs w:val="24"/>
        </w:rPr>
        <w:t xml:space="preserve"> знакомые функции и соотнес</w:t>
      </w:r>
      <w:r>
        <w:rPr>
          <w:rFonts w:ascii="Times New Roman" w:hAnsi="Times New Roman"/>
          <w:sz w:val="24"/>
          <w:szCs w:val="24"/>
        </w:rPr>
        <w:t>ти</w:t>
      </w:r>
      <w:r w:rsidRPr="00A76750">
        <w:rPr>
          <w:rFonts w:ascii="Times New Roman" w:hAnsi="Times New Roman"/>
          <w:sz w:val="24"/>
          <w:szCs w:val="24"/>
        </w:rPr>
        <w:t xml:space="preserve"> с формулой</w:t>
      </w:r>
      <w:r>
        <w:t xml:space="preserve">? </w:t>
      </w:r>
      <w:r>
        <w:rPr>
          <w:rFonts w:ascii="Times New Roman" w:hAnsi="Times New Roman"/>
          <w:sz w:val="24"/>
          <w:szCs w:val="24"/>
        </w:rPr>
        <w:t>(слайд с графиками)</w:t>
      </w:r>
    </w:p>
    <w:p w:rsidR="00722052" w:rsidRDefault="00722052" w:rsidP="0023623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E55754">
        <w:rPr>
          <w:rFonts w:ascii="Times New Roman" w:hAnsi="Times New Roman"/>
          <w:sz w:val="24"/>
          <w:szCs w:val="24"/>
          <w:lang w:eastAsia="ru-RU"/>
        </w:rPr>
        <w:t>Вопрос</w:t>
      </w:r>
      <w:r w:rsidRPr="00A75EF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55754">
        <w:rPr>
          <w:rFonts w:ascii="Times New Roman" w:hAnsi="Times New Roman"/>
          <w:sz w:val="24"/>
          <w:szCs w:val="24"/>
          <w:lang w:eastAsia="ru-RU"/>
        </w:rPr>
        <w:t>4:</w:t>
      </w:r>
      <w:r w:rsidRPr="00A75EF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Как </w:t>
      </w:r>
      <w:r w:rsidRPr="008A0F84">
        <w:rPr>
          <w:rFonts w:ascii="Times New Roman" w:hAnsi="Times New Roman"/>
          <w:sz w:val="24"/>
          <w:szCs w:val="24"/>
        </w:rPr>
        <w:t>по графику определить возрастание и убывание функции</w:t>
      </w:r>
      <w:r>
        <w:rPr>
          <w:rFonts w:ascii="Times New Roman" w:hAnsi="Times New Roman"/>
          <w:sz w:val="24"/>
          <w:szCs w:val="24"/>
        </w:rPr>
        <w:t>?</w:t>
      </w:r>
    </w:p>
    <w:p w:rsidR="00722052" w:rsidRDefault="00722052" w:rsidP="0023623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55754">
        <w:rPr>
          <w:rFonts w:ascii="Times New Roman" w:hAnsi="Times New Roman"/>
          <w:sz w:val="24"/>
          <w:szCs w:val="24"/>
          <w:lang w:eastAsia="ru-RU"/>
        </w:rPr>
        <w:t xml:space="preserve">Вопрос </w:t>
      </w:r>
      <w:r>
        <w:rPr>
          <w:rFonts w:ascii="Times New Roman" w:hAnsi="Times New Roman"/>
          <w:sz w:val="24"/>
          <w:szCs w:val="24"/>
          <w:lang w:eastAsia="ru-RU"/>
        </w:rPr>
        <w:t xml:space="preserve">5: Назвать по графику промежутки возрастания (убывания) функции? </w:t>
      </w:r>
      <w:r>
        <w:rPr>
          <w:rFonts w:ascii="Times New Roman" w:hAnsi="Times New Roman"/>
          <w:sz w:val="24"/>
          <w:szCs w:val="24"/>
        </w:rPr>
        <w:t>(слайд с графиками)</w:t>
      </w:r>
    </w:p>
    <w:p w:rsidR="00722052" w:rsidRDefault="00722052" w:rsidP="0023623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55754">
        <w:rPr>
          <w:rFonts w:ascii="Times New Roman" w:hAnsi="Times New Roman"/>
          <w:sz w:val="24"/>
          <w:szCs w:val="24"/>
          <w:lang w:eastAsia="ru-RU"/>
        </w:rPr>
        <w:t xml:space="preserve">Вопрос 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E55754">
        <w:rPr>
          <w:rFonts w:ascii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Назовите формулу</w:t>
      </w:r>
      <w:r w:rsidRPr="00E5575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нахождения</w:t>
      </w:r>
      <w:r w:rsidRPr="00E5575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абсциссы вершины параболы?</w:t>
      </w:r>
    </w:p>
    <w:p w:rsidR="00722052" w:rsidRDefault="00722052" w:rsidP="00236232">
      <w:pPr>
        <w:spacing w:after="0" w:line="240" w:lineRule="auto"/>
        <w:jc w:val="both"/>
        <w:rPr>
          <w:rFonts w:ascii="Times New Roman" w:hAnsi="Times New Roman"/>
          <w:b/>
          <w:bCs/>
          <w:color w:val="262626"/>
          <w:sz w:val="24"/>
          <w:szCs w:val="24"/>
        </w:rPr>
      </w:pPr>
    </w:p>
    <w:p w:rsidR="00722052" w:rsidRPr="00236232" w:rsidRDefault="00722052" w:rsidP="00236232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color w:val="262626"/>
          <w:sz w:val="24"/>
          <w:szCs w:val="24"/>
        </w:rPr>
      </w:pPr>
      <w:r w:rsidRPr="00236232">
        <w:rPr>
          <w:rFonts w:ascii="Times New Roman" w:hAnsi="Times New Roman"/>
          <w:b/>
          <w:sz w:val="24"/>
          <w:szCs w:val="24"/>
        </w:rPr>
        <w:t>Контроль и оценка результатов деятельности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70064F">
        <w:rPr>
          <w:rFonts w:ascii="Times New Roman" w:hAnsi="Times New Roman"/>
          <w:i/>
          <w:sz w:val="24"/>
          <w:szCs w:val="24"/>
        </w:rPr>
        <w:t>Тест по теме: «</w:t>
      </w:r>
      <w:r>
        <w:rPr>
          <w:rFonts w:ascii="Times New Roman" w:hAnsi="Times New Roman"/>
          <w:i/>
          <w:sz w:val="24"/>
          <w:szCs w:val="24"/>
        </w:rPr>
        <w:t>Графики функций</w:t>
      </w:r>
      <w:r w:rsidRPr="0070064F">
        <w:rPr>
          <w:rFonts w:ascii="Times New Roman" w:hAnsi="Times New Roman"/>
          <w:i/>
          <w:sz w:val="24"/>
          <w:szCs w:val="24"/>
        </w:rPr>
        <w:t>»</w:t>
      </w:r>
      <w:r w:rsidRPr="0070064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(12 мин)</w:t>
      </w:r>
    </w:p>
    <w:p w:rsidR="00722052" w:rsidRPr="002267CA" w:rsidRDefault="00722052" w:rsidP="00E15732">
      <w:pPr>
        <w:spacing w:after="0" w:line="240" w:lineRule="auto"/>
        <w:jc w:val="center"/>
        <w:rPr>
          <w:rFonts w:ascii="Times New Roman" w:hAnsi="Times New Roman"/>
          <w:iCs/>
          <w:color w:val="262626"/>
          <w:sz w:val="24"/>
          <w:szCs w:val="24"/>
          <w:lang w:eastAsia="ru-RU"/>
        </w:rPr>
      </w:pPr>
    </w:p>
    <w:p w:rsidR="00722052" w:rsidRDefault="00722052" w:rsidP="00AF423C">
      <w:pPr>
        <w:pStyle w:val="NoSpacing"/>
        <w:ind w:firstLine="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Итак, мы повторили, что знаем о функциях, а теперь покажем, что мы умеем! Для этого решим самостоятельно тест.</w:t>
      </w:r>
    </w:p>
    <w:p w:rsidR="00722052" w:rsidRDefault="00722052" w:rsidP="00754FA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70064F">
        <w:rPr>
          <w:rFonts w:ascii="Times New Roman" w:hAnsi="Times New Roman"/>
          <w:sz w:val="24"/>
          <w:szCs w:val="24"/>
        </w:rPr>
        <w:t>Решение тестов с последующей проверкой</w:t>
      </w:r>
      <w:r>
        <w:rPr>
          <w:rFonts w:ascii="Times New Roman" w:hAnsi="Times New Roman"/>
          <w:sz w:val="24"/>
          <w:szCs w:val="24"/>
        </w:rPr>
        <w:t>,</w:t>
      </w:r>
      <w:r w:rsidRPr="0070064F">
        <w:rPr>
          <w:rFonts w:ascii="Times New Roman" w:hAnsi="Times New Roman"/>
          <w:sz w:val="24"/>
          <w:szCs w:val="24"/>
        </w:rPr>
        <w:t xml:space="preserve"> самооценкой учащихся</w:t>
      </w:r>
      <w:r>
        <w:rPr>
          <w:rFonts w:ascii="Times New Roman" w:hAnsi="Times New Roman"/>
          <w:sz w:val="24"/>
          <w:szCs w:val="24"/>
        </w:rPr>
        <w:t xml:space="preserve"> и выставлением оценок за урок в листы самооценки). Объявление результатов за урок, поднять руки кто какие оценки получил. (9мин + 3 мин = 12 мин)   (слайд с ответами)</w:t>
      </w:r>
    </w:p>
    <w:p w:rsidR="00722052" w:rsidRPr="0070064F" w:rsidRDefault="00722052" w:rsidP="00AF423C">
      <w:pPr>
        <w:pStyle w:val="NoSpacing"/>
        <w:ind w:firstLine="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звонка я прошу сдать листы самооценки, я перепроверю соответствие оценок и выставлю в журнал.</w:t>
      </w:r>
    </w:p>
    <w:p w:rsidR="00722052" w:rsidRDefault="00722052" w:rsidP="00F920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22052" w:rsidRPr="001720C7" w:rsidRDefault="00722052" w:rsidP="00693D90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1720C7">
        <w:rPr>
          <w:rFonts w:ascii="Times New Roman" w:hAnsi="Times New Roman"/>
          <w:b/>
          <w:bCs/>
          <w:sz w:val="24"/>
          <w:szCs w:val="24"/>
          <w:lang w:val="en-US" w:eastAsia="ru-RU"/>
        </w:rPr>
        <w:t>V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 w:rsidRPr="0013082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20C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Домашнее задание </w:t>
      </w:r>
      <w:r w:rsidRPr="001720C7">
        <w:rPr>
          <w:rFonts w:ascii="Times New Roman" w:hAnsi="Times New Roman"/>
          <w:sz w:val="24"/>
          <w:szCs w:val="24"/>
          <w:lang w:eastAsia="ru-RU"/>
        </w:rPr>
        <w:t>зада</w:t>
      </w:r>
      <w:r>
        <w:rPr>
          <w:rFonts w:ascii="Times New Roman" w:hAnsi="Times New Roman"/>
          <w:sz w:val="24"/>
          <w:szCs w:val="24"/>
          <w:lang w:eastAsia="ru-RU"/>
        </w:rPr>
        <w:t>ние №</w:t>
      </w:r>
      <w:r w:rsidRPr="00130829">
        <w:rPr>
          <w:rFonts w:ascii="Times New Roman" w:hAnsi="Times New Roman"/>
          <w:sz w:val="24"/>
          <w:szCs w:val="24"/>
          <w:lang w:eastAsia="ru-RU"/>
        </w:rPr>
        <w:t xml:space="preserve">11 </w:t>
      </w:r>
      <w:r>
        <w:rPr>
          <w:rFonts w:ascii="Times New Roman" w:hAnsi="Times New Roman"/>
          <w:sz w:val="24"/>
          <w:szCs w:val="24"/>
          <w:lang w:eastAsia="ru-RU"/>
        </w:rPr>
        <w:t>из вариантов ОГЭ</w:t>
      </w:r>
      <w:r w:rsidRPr="001720C7">
        <w:rPr>
          <w:rFonts w:ascii="Times New Roman" w:hAnsi="Times New Roman"/>
          <w:sz w:val="24"/>
          <w:szCs w:val="24"/>
          <w:lang w:eastAsia="ru-RU"/>
        </w:rPr>
        <w:t>, решить 10 заданий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(1 мин)</w:t>
      </w:r>
    </w:p>
    <w:p w:rsidR="00722052" w:rsidRPr="001720C7" w:rsidRDefault="00722052" w:rsidP="00693D90">
      <w:pPr>
        <w:tabs>
          <w:tab w:val="left" w:pos="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722052" w:rsidRDefault="00722052" w:rsidP="00693D90">
      <w:pPr>
        <w:tabs>
          <w:tab w:val="left" w:pos="0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 w:eastAsia="ru-RU"/>
        </w:rPr>
        <w:t>VI</w:t>
      </w:r>
      <w:r w:rsidRPr="001720C7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20C7">
        <w:rPr>
          <w:rFonts w:ascii="Times New Roman" w:hAnsi="Times New Roman"/>
          <w:b/>
          <w:bCs/>
          <w:sz w:val="24"/>
          <w:szCs w:val="24"/>
        </w:rPr>
        <w:t xml:space="preserve">Подведение итогов. </w:t>
      </w:r>
      <w:r>
        <w:rPr>
          <w:rFonts w:ascii="Times New Roman" w:hAnsi="Times New Roman"/>
          <w:sz w:val="24"/>
          <w:szCs w:val="24"/>
        </w:rPr>
        <w:t>(2 мин)</w:t>
      </w:r>
    </w:p>
    <w:p w:rsidR="00722052" w:rsidRPr="001720C7" w:rsidRDefault="00722052" w:rsidP="00693D90">
      <w:pPr>
        <w:tabs>
          <w:tab w:val="left" w:pos="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720C7">
        <w:rPr>
          <w:rFonts w:ascii="Times New Roman" w:hAnsi="Times New Roman"/>
          <w:bCs/>
          <w:sz w:val="24"/>
          <w:szCs w:val="24"/>
        </w:rPr>
        <w:t>Давайте</w:t>
      </w:r>
      <w:r w:rsidRPr="001720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720C7">
        <w:rPr>
          <w:rFonts w:ascii="Times New Roman" w:hAnsi="Times New Roman"/>
          <w:bCs/>
          <w:sz w:val="24"/>
          <w:szCs w:val="24"/>
        </w:rPr>
        <w:t>подведем итог нашей работы.</w:t>
      </w:r>
    </w:p>
    <w:p w:rsidR="00722052" w:rsidRPr="001720C7" w:rsidRDefault="00722052" w:rsidP="00693D90">
      <w:pPr>
        <w:tabs>
          <w:tab w:val="left" w:pos="0"/>
        </w:tabs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1720C7">
        <w:rPr>
          <w:rFonts w:ascii="Times New Roman" w:hAnsi="Times New Roman"/>
          <w:sz w:val="24"/>
          <w:szCs w:val="24"/>
        </w:rPr>
        <w:t>Оцените свою работу:</w:t>
      </w:r>
    </w:p>
    <w:p w:rsidR="00722052" w:rsidRPr="001720C7" w:rsidRDefault="00722052" w:rsidP="00693D90">
      <w:pPr>
        <w:tabs>
          <w:tab w:val="left" w:pos="0"/>
        </w:tabs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1720C7">
        <w:rPr>
          <w:rFonts w:ascii="Times New Roman" w:hAnsi="Times New Roman"/>
          <w:sz w:val="24"/>
          <w:szCs w:val="24"/>
        </w:rPr>
        <w:t>- Опишите глаголами, что мы делали сегодня на уроке.</w:t>
      </w:r>
    </w:p>
    <w:p w:rsidR="00722052" w:rsidRPr="001720C7" w:rsidRDefault="00722052" w:rsidP="00693D90">
      <w:pPr>
        <w:tabs>
          <w:tab w:val="left" w:pos="0"/>
        </w:tabs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1720C7">
        <w:rPr>
          <w:rFonts w:ascii="Times New Roman" w:hAnsi="Times New Roman"/>
          <w:sz w:val="24"/>
          <w:szCs w:val="24"/>
        </w:rPr>
        <w:t>- Опишите прилагательными, какими вы были  сегодня на уроке.</w:t>
      </w:r>
    </w:p>
    <w:p w:rsidR="00722052" w:rsidRDefault="00722052" w:rsidP="00693D90">
      <w:pPr>
        <w:tabs>
          <w:tab w:val="left" w:pos="0"/>
        </w:tabs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1720C7">
        <w:rPr>
          <w:rFonts w:ascii="Times New Roman" w:hAnsi="Times New Roman"/>
          <w:sz w:val="24"/>
          <w:szCs w:val="24"/>
        </w:rPr>
        <w:t>- Построили мы пирамиду успеха?</w:t>
      </w:r>
      <w:r>
        <w:rPr>
          <w:rFonts w:ascii="Times New Roman" w:hAnsi="Times New Roman"/>
          <w:sz w:val="24"/>
          <w:szCs w:val="24"/>
        </w:rPr>
        <w:t xml:space="preserve">  (слайд)</w:t>
      </w:r>
    </w:p>
    <w:p w:rsidR="00722052" w:rsidRDefault="00722052" w:rsidP="00693D90">
      <w:pPr>
        <w:tabs>
          <w:tab w:val="left" w:pos="0"/>
        </w:tabs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Докажем это на нашей пирамиде.</w:t>
      </w:r>
    </w:p>
    <w:p w:rsidR="00722052" w:rsidRPr="001720C7" w:rsidRDefault="00722052" w:rsidP="00693D90">
      <w:pPr>
        <w:tabs>
          <w:tab w:val="left" w:pos="0"/>
        </w:tabs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1720C7">
        <w:rPr>
          <w:rFonts w:ascii="Times New Roman" w:hAnsi="Times New Roman"/>
          <w:sz w:val="24"/>
          <w:szCs w:val="24"/>
        </w:rPr>
        <w:t>- Достигли ли цел</w:t>
      </w:r>
      <w:r>
        <w:rPr>
          <w:rFonts w:ascii="Times New Roman" w:hAnsi="Times New Roman"/>
          <w:sz w:val="24"/>
          <w:szCs w:val="24"/>
        </w:rPr>
        <w:t>и</w:t>
      </w:r>
      <w:r w:rsidRPr="001720C7">
        <w:rPr>
          <w:rFonts w:ascii="Times New Roman" w:hAnsi="Times New Roman"/>
          <w:sz w:val="24"/>
          <w:szCs w:val="24"/>
        </w:rPr>
        <w:t xml:space="preserve"> урока?</w:t>
      </w:r>
    </w:p>
    <w:p w:rsidR="00722052" w:rsidRDefault="00722052" w:rsidP="00693D90">
      <w:pPr>
        <w:tabs>
          <w:tab w:val="left" w:pos="0"/>
        </w:tabs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1720C7">
        <w:rPr>
          <w:rFonts w:ascii="Times New Roman" w:hAnsi="Times New Roman"/>
          <w:sz w:val="24"/>
          <w:szCs w:val="24"/>
        </w:rPr>
        <w:t>- Что еще предстоит сделать для успешной сдачи экзаменов?</w:t>
      </w:r>
    </w:p>
    <w:p w:rsidR="00722052" w:rsidRPr="001D7904" w:rsidRDefault="00722052" w:rsidP="00693D90">
      <w:pPr>
        <w:tabs>
          <w:tab w:val="left" w:pos="0"/>
        </w:tabs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1D7904">
        <w:rPr>
          <w:rFonts w:ascii="Times New Roman" w:hAnsi="Times New Roman"/>
          <w:color w:val="000000"/>
          <w:sz w:val="24"/>
          <w:szCs w:val="24"/>
        </w:rPr>
        <w:t>Я прошу выбрать и показать тот смайлик, который соответствует вашему настроению</w:t>
      </w:r>
      <w:r>
        <w:rPr>
          <w:rFonts w:ascii="Times New Roman" w:hAnsi="Times New Roman"/>
          <w:color w:val="000000"/>
          <w:sz w:val="24"/>
          <w:szCs w:val="24"/>
        </w:rPr>
        <w:t xml:space="preserve"> теперь</w:t>
      </w:r>
      <w:r w:rsidRPr="001D7904">
        <w:rPr>
          <w:rFonts w:ascii="Times New Roman" w:hAnsi="Times New Roman"/>
          <w:color w:val="000000"/>
          <w:sz w:val="24"/>
          <w:szCs w:val="24"/>
        </w:rPr>
        <w:t>.</w:t>
      </w:r>
    </w:p>
    <w:p w:rsidR="00722052" w:rsidRDefault="00722052" w:rsidP="00693D90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720C7">
        <w:rPr>
          <w:rFonts w:ascii="Times New Roman" w:hAnsi="Times New Roman"/>
          <w:sz w:val="24"/>
          <w:szCs w:val="24"/>
        </w:rPr>
        <w:t>Я хо</w:t>
      </w:r>
      <w:r>
        <w:rPr>
          <w:rFonts w:ascii="Times New Roman" w:hAnsi="Times New Roman"/>
          <w:sz w:val="24"/>
          <w:szCs w:val="24"/>
        </w:rPr>
        <w:t>чу пожелать вам Успехов в учебе и</w:t>
      </w:r>
      <w:r w:rsidRPr="001720C7">
        <w:rPr>
          <w:rFonts w:ascii="Times New Roman" w:hAnsi="Times New Roman"/>
          <w:sz w:val="24"/>
          <w:szCs w:val="24"/>
        </w:rPr>
        <w:t xml:space="preserve"> на экзамене. </w:t>
      </w:r>
    </w:p>
    <w:p w:rsidR="00722052" w:rsidRDefault="00722052" w:rsidP="00693D90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СЛАЙД)</w:t>
      </w:r>
    </w:p>
    <w:p w:rsidR="00722052" w:rsidRDefault="00722052" w:rsidP="00693D90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2052" w:rsidRPr="001720C7" w:rsidRDefault="00722052" w:rsidP="00693D90">
      <w:pPr>
        <w:spacing w:after="0" w:line="240" w:lineRule="auto"/>
        <w:ind w:left="540"/>
        <w:rPr>
          <w:rFonts w:ascii="Times New Roman" w:hAnsi="Times New Roman"/>
          <w:sz w:val="24"/>
          <w:szCs w:val="24"/>
          <w:lang w:eastAsia="ru-RU"/>
        </w:rPr>
      </w:pPr>
      <w:r w:rsidRPr="001720C7">
        <w:rPr>
          <w:rFonts w:ascii="Times New Roman" w:hAnsi="Times New Roman"/>
          <w:sz w:val="24"/>
          <w:szCs w:val="24"/>
          <w:lang w:eastAsia="ru-RU"/>
        </w:rPr>
        <w:t>Урок сегодня завершён,</w:t>
      </w:r>
      <w:r w:rsidRPr="001720C7">
        <w:rPr>
          <w:rFonts w:ascii="Times New Roman" w:hAnsi="Times New Roman"/>
          <w:sz w:val="24"/>
          <w:szCs w:val="24"/>
          <w:lang w:eastAsia="ru-RU"/>
        </w:rPr>
        <w:br/>
        <w:t>Но каждый должен знать:</w:t>
      </w:r>
      <w:r w:rsidRPr="001720C7">
        <w:rPr>
          <w:rFonts w:ascii="Times New Roman" w:hAnsi="Times New Roman"/>
          <w:sz w:val="24"/>
          <w:szCs w:val="24"/>
          <w:lang w:eastAsia="ru-RU"/>
        </w:rPr>
        <w:br/>
        <w:t>Познание, упорство, труд</w:t>
      </w:r>
      <w:r w:rsidRPr="001720C7">
        <w:rPr>
          <w:rFonts w:ascii="Times New Roman" w:hAnsi="Times New Roman"/>
          <w:sz w:val="24"/>
          <w:szCs w:val="24"/>
          <w:lang w:eastAsia="ru-RU"/>
        </w:rPr>
        <w:br/>
        <w:t xml:space="preserve">К успеху в жизни приведут! </w:t>
      </w:r>
    </w:p>
    <w:p w:rsidR="00722052" w:rsidRPr="001720C7" w:rsidRDefault="00722052" w:rsidP="00693D90">
      <w:pPr>
        <w:tabs>
          <w:tab w:val="left" w:pos="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722052" w:rsidRPr="001720C7" w:rsidRDefault="00722052" w:rsidP="00693D90">
      <w:pPr>
        <w:tabs>
          <w:tab w:val="left" w:pos="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720C7">
        <w:rPr>
          <w:rFonts w:ascii="Times New Roman" w:hAnsi="Times New Roman"/>
          <w:sz w:val="24"/>
          <w:szCs w:val="24"/>
        </w:rPr>
        <w:t>Спасибо вам за отличную работу на уроке!</w:t>
      </w:r>
      <w:r w:rsidRPr="001720C7">
        <w:rPr>
          <w:rFonts w:ascii="Times New Roman" w:hAnsi="Times New Roman"/>
          <w:b/>
          <w:sz w:val="24"/>
          <w:szCs w:val="24"/>
        </w:rPr>
        <w:t xml:space="preserve"> </w:t>
      </w:r>
    </w:p>
    <w:p w:rsidR="00722052" w:rsidRPr="00F06410" w:rsidRDefault="00722052" w:rsidP="00693D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20C7">
        <w:rPr>
          <w:rFonts w:ascii="Times New Roman" w:hAnsi="Times New Roman"/>
          <w:sz w:val="24"/>
          <w:szCs w:val="24"/>
        </w:rPr>
        <w:t>Урок окончен. До свидания!</w:t>
      </w:r>
    </w:p>
    <w:p w:rsidR="00722052" w:rsidRDefault="00722052" w:rsidP="00232310">
      <w:pPr>
        <w:pStyle w:val="NoSpacing"/>
        <w:spacing w:after="240" w:line="276" w:lineRule="auto"/>
        <w:jc w:val="both"/>
        <w:sectPr w:rsidR="00722052" w:rsidSect="003848E4">
          <w:pgSz w:w="11906" w:h="16838"/>
          <w:pgMar w:top="539" w:right="567" w:bottom="540" w:left="960" w:header="709" w:footer="709" w:gutter="0"/>
          <w:cols w:space="708"/>
          <w:docGrid w:linePitch="360"/>
        </w:sectPr>
      </w:pPr>
    </w:p>
    <w:p w:rsidR="00722052" w:rsidRPr="002A6144" w:rsidRDefault="00722052" w:rsidP="000942EB">
      <w:pPr>
        <w:pStyle w:val="NoSpacing"/>
        <w:spacing w:line="276" w:lineRule="auto"/>
        <w:jc w:val="both"/>
      </w:pPr>
    </w:p>
    <w:sectPr w:rsidR="00722052" w:rsidRPr="002A6144" w:rsidSect="000942EB">
      <w:pgSz w:w="11906" w:h="16838"/>
      <w:pgMar w:top="851" w:right="1134" w:bottom="71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05E5A"/>
    <w:multiLevelType w:val="hybridMultilevel"/>
    <w:tmpl w:val="FCDAE376"/>
    <w:lvl w:ilvl="0" w:tplc="A2DE9EBA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CB90F232" w:tentative="1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2C62375E" w:tentative="1">
      <w:start w:val="1"/>
      <w:numFmt w:val="decimal"/>
      <w:lvlText w:val="%3)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3" w:tplc="6C125DDC" w:tentative="1">
      <w:start w:val="1"/>
      <w:numFmt w:val="decimal"/>
      <w:lvlText w:val="%4)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3710A8C0" w:tentative="1">
      <w:start w:val="1"/>
      <w:numFmt w:val="decimal"/>
      <w:lvlText w:val="%5)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58763DCC" w:tentative="1">
      <w:start w:val="1"/>
      <w:numFmt w:val="decimal"/>
      <w:lvlText w:val="%6)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6" w:tplc="19E6E610" w:tentative="1">
      <w:start w:val="1"/>
      <w:numFmt w:val="decimal"/>
      <w:lvlText w:val="%7)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8690B728" w:tentative="1">
      <w:start w:val="1"/>
      <w:numFmt w:val="decimal"/>
      <w:lvlText w:val="%8)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E90C359A" w:tentative="1">
      <w:start w:val="1"/>
      <w:numFmt w:val="decimal"/>
      <w:lvlText w:val="%9)"/>
      <w:lvlJc w:val="left"/>
      <w:pPr>
        <w:tabs>
          <w:tab w:val="num" w:pos="6262"/>
        </w:tabs>
        <w:ind w:left="6262" w:hanging="360"/>
      </w:pPr>
      <w:rPr>
        <w:rFonts w:cs="Times New Roman"/>
      </w:rPr>
    </w:lvl>
  </w:abstractNum>
  <w:abstractNum w:abstractNumId="1">
    <w:nsid w:val="0FB36F8F"/>
    <w:multiLevelType w:val="hybridMultilevel"/>
    <w:tmpl w:val="05A00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F4958"/>
    <w:multiLevelType w:val="hybridMultilevel"/>
    <w:tmpl w:val="FF4E07E0"/>
    <w:lvl w:ilvl="0" w:tplc="6EE4AA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5D3D1A"/>
    <w:multiLevelType w:val="hybridMultilevel"/>
    <w:tmpl w:val="167E28F6"/>
    <w:lvl w:ilvl="0" w:tplc="C278F8B4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  <w:bCs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274B14AF"/>
    <w:multiLevelType w:val="hybridMultilevel"/>
    <w:tmpl w:val="2D5C91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B539CE"/>
    <w:multiLevelType w:val="hybridMultilevel"/>
    <w:tmpl w:val="E1A06B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514693"/>
    <w:multiLevelType w:val="hybridMultilevel"/>
    <w:tmpl w:val="931E738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2A71F3"/>
    <w:multiLevelType w:val="hybridMultilevel"/>
    <w:tmpl w:val="9AB6D36A"/>
    <w:lvl w:ilvl="0" w:tplc="DA56B53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B6520F"/>
    <w:multiLevelType w:val="hybridMultilevel"/>
    <w:tmpl w:val="7DC8E7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93E26AB"/>
    <w:multiLevelType w:val="hybridMultilevel"/>
    <w:tmpl w:val="8D8472A6"/>
    <w:lvl w:ilvl="0" w:tplc="AAB0B96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54BA1B01"/>
    <w:multiLevelType w:val="hybridMultilevel"/>
    <w:tmpl w:val="B3A2EA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AD31EF6"/>
    <w:multiLevelType w:val="multilevel"/>
    <w:tmpl w:val="2616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C563C2"/>
    <w:multiLevelType w:val="hybridMultilevel"/>
    <w:tmpl w:val="A822D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7030F0"/>
    <w:multiLevelType w:val="hybridMultilevel"/>
    <w:tmpl w:val="1C821E0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E371262"/>
    <w:multiLevelType w:val="multilevel"/>
    <w:tmpl w:val="2616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3D4B79"/>
    <w:multiLevelType w:val="multilevel"/>
    <w:tmpl w:val="60C4B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506AD3"/>
    <w:multiLevelType w:val="hybridMultilevel"/>
    <w:tmpl w:val="D4EE4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2"/>
  </w:num>
  <w:num w:numId="5">
    <w:abstractNumId w:val="9"/>
  </w:num>
  <w:num w:numId="6">
    <w:abstractNumId w:val="13"/>
  </w:num>
  <w:num w:numId="7">
    <w:abstractNumId w:val="2"/>
  </w:num>
  <w:num w:numId="8">
    <w:abstractNumId w:val="10"/>
  </w:num>
  <w:num w:numId="9">
    <w:abstractNumId w:val="16"/>
  </w:num>
  <w:num w:numId="10">
    <w:abstractNumId w:val="7"/>
  </w:num>
  <w:num w:numId="11">
    <w:abstractNumId w:val="1"/>
  </w:num>
  <w:num w:numId="12">
    <w:abstractNumId w:val="3"/>
  </w:num>
  <w:num w:numId="13">
    <w:abstractNumId w:val="0"/>
  </w:num>
  <w:num w:numId="14">
    <w:abstractNumId w:val="11"/>
  </w:num>
  <w:num w:numId="15">
    <w:abstractNumId w:val="14"/>
  </w:num>
  <w:num w:numId="16">
    <w:abstractNumId w:val="8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655"/>
    <w:rsid w:val="0001070A"/>
    <w:rsid w:val="0002096A"/>
    <w:rsid w:val="00022F74"/>
    <w:rsid w:val="00026B44"/>
    <w:rsid w:val="00036BFA"/>
    <w:rsid w:val="00052E28"/>
    <w:rsid w:val="00054E49"/>
    <w:rsid w:val="000631FD"/>
    <w:rsid w:val="0006477C"/>
    <w:rsid w:val="0007727D"/>
    <w:rsid w:val="0009291C"/>
    <w:rsid w:val="000942EB"/>
    <w:rsid w:val="000945F9"/>
    <w:rsid w:val="000A7138"/>
    <w:rsid w:val="000A73A5"/>
    <w:rsid w:val="000B122B"/>
    <w:rsid w:val="000B1EFC"/>
    <w:rsid w:val="000B776A"/>
    <w:rsid w:val="000C2E75"/>
    <w:rsid w:val="000E065C"/>
    <w:rsid w:val="000F3202"/>
    <w:rsid w:val="001029CC"/>
    <w:rsid w:val="00104854"/>
    <w:rsid w:val="0010550D"/>
    <w:rsid w:val="00106CF1"/>
    <w:rsid w:val="00110F53"/>
    <w:rsid w:val="001110C3"/>
    <w:rsid w:val="00120655"/>
    <w:rsid w:val="00122FCA"/>
    <w:rsid w:val="00124517"/>
    <w:rsid w:val="00130829"/>
    <w:rsid w:val="00134902"/>
    <w:rsid w:val="0013494B"/>
    <w:rsid w:val="00135551"/>
    <w:rsid w:val="001406A9"/>
    <w:rsid w:val="0016150F"/>
    <w:rsid w:val="001630ED"/>
    <w:rsid w:val="001709C0"/>
    <w:rsid w:val="001720C7"/>
    <w:rsid w:val="00185FB0"/>
    <w:rsid w:val="00187559"/>
    <w:rsid w:val="001A0C9B"/>
    <w:rsid w:val="001A1709"/>
    <w:rsid w:val="001A57B7"/>
    <w:rsid w:val="001B363F"/>
    <w:rsid w:val="001B4F34"/>
    <w:rsid w:val="001D176A"/>
    <w:rsid w:val="001D72EA"/>
    <w:rsid w:val="001D7904"/>
    <w:rsid w:val="001E0C22"/>
    <w:rsid w:val="001E708D"/>
    <w:rsid w:val="001F1D07"/>
    <w:rsid w:val="001F223B"/>
    <w:rsid w:val="001F2608"/>
    <w:rsid w:val="002010AB"/>
    <w:rsid w:val="002178D1"/>
    <w:rsid w:val="00226169"/>
    <w:rsid w:val="002267CA"/>
    <w:rsid w:val="002275FA"/>
    <w:rsid w:val="00232310"/>
    <w:rsid w:val="00236232"/>
    <w:rsid w:val="00236759"/>
    <w:rsid w:val="00243FB8"/>
    <w:rsid w:val="00245117"/>
    <w:rsid w:val="00251AB1"/>
    <w:rsid w:val="00251C39"/>
    <w:rsid w:val="00252FC6"/>
    <w:rsid w:val="002546BA"/>
    <w:rsid w:val="0025516B"/>
    <w:rsid w:val="0026149E"/>
    <w:rsid w:val="0027042E"/>
    <w:rsid w:val="00276592"/>
    <w:rsid w:val="00280443"/>
    <w:rsid w:val="00297D17"/>
    <w:rsid w:val="002A018F"/>
    <w:rsid w:val="002A6144"/>
    <w:rsid w:val="002C2615"/>
    <w:rsid w:val="002D4D2D"/>
    <w:rsid w:val="002F6D92"/>
    <w:rsid w:val="002F6D9A"/>
    <w:rsid w:val="002F7518"/>
    <w:rsid w:val="00310A47"/>
    <w:rsid w:val="00321E4B"/>
    <w:rsid w:val="00322A83"/>
    <w:rsid w:val="003261F5"/>
    <w:rsid w:val="003277B2"/>
    <w:rsid w:val="00331222"/>
    <w:rsid w:val="00331777"/>
    <w:rsid w:val="0035149C"/>
    <w:rsid w:val="003525F2"/>
    <w:rsid w:val="0035568B"/>
    <w:rsid w:val="00364445"/>
    <w:rsid w:val="003742E0"/>
    <w:rsid w:val="00374DB8"/>
    <w:rsid w:val="003848E4"/>
    <w:rsid w:val="003A76A8"/>
    <w:rsid w:val="003A78C2"/>
    <w:rsid w:val="003A7A9A"/>
    <w:rsid w:val="003D024E"/>
    <w:rsid w:val="003D148C"/>
    <w:rsid w:val="003D73A5"/>
    <w:rsid w:val="003E13EA"/>
    <w:rsid w:val="003E14AF"/>
    <w:rsid w:val="003E1B6D"/>
    <w:rsid w:val="003E208C"/>
    <w:rsid w:val="003E4D9D"/>
    <w:rsid w:val="003F0389"/>
    <w:rsid w:val="003F53D5"/>
    <w:rsid w:val="0040085C"/>
    <w:rsid w:val="00405938"/>
    <w:rsid w:val="0040771A"/>
    <w:rsid w:val="0041143C"/>
    <w:rsid w:val="00414BC6"/>
    <w:rsid w:val="0043052B"/>
    <w:rsid w:val="00461B33"/>
    <w:rsid w:val="004628A3"/>
    <w:rsid w:val="004663C2"/>
    <w:rsid w:val="00473BAF"/>
    <w:rsid w:val="00474471"/>
    <w:rsid w:val="00475502"/>
    <w:rsid w:val="0047562C"/>
    <w:rsid w:val="004A6E42"/>
    <w:rsid w:val="004B3239"/>
    <w:rsid w:val="004D2616"/>
    <w:rsid w:val="004D577D"/>
    <w:rsid w:val="004D7ACF"/>
    <w:rsid w:val="004E087D"/>
    <w:rsid w:val="004E74B3"/>
    <w:rsid w:val="004F0E13"/>
    <w:rsid w:val="00504AB1"/>
    <w:rsid w:val="00520B2D"/>
    <w:rsid w:val="005230CB"/>
    <w:rsid w:val="0052322C"/>
    <w:rsid w:val="00523BF2"/>
    <w:rsid w:val="00525A96"/>
    <w:rsid w:val="00525CCC"/>
    <w:rsid w:val="00536BE1"/>
    <w:rsid w:val="00545D3B"/>
    <w:rsid w:val="00552A64"/>
    <w:rsid w:val="0055495D"/>
    <w:rsid w:val="00560DE3"/>
    <w:rsid w:val="00570333"/>
    <w:rsid w:val="00581606"/>
    <w:rsid w:val="005818F8"/>
    <w:rsid w:val="0058588A"/>
    <w:rsid w:val="00585D45"/>
    <w:rsid w:val="00587947"/>
    <w:rsid w:val="00591193"/>
    <w:rsid w:val="005A0315"/>
    <w:rsid w:val="005A2AA2"/>
    <w:rsid w:val="005B3D51"/>
    <w:rsid w:val="005B4D64"/>
    <w:rsid w:val="005C413E"/>
    <w:rsid w:val="005D266E"/>
    <w:rsid w:val="005D5AE7"/>
    <w:rsid w:val="005E07DB"/>
    <w:rsid w:val="005E1D76"/>
    <w:rsid w:val="005E2CEB"/>
    <w:rsid w:val="005F2B70"/>
    <w:rsid w:val="005F3FD0"/>
    <w:rsid w:val="005F4339"/>
    <w:rsid w:val="006017A0"/>
    <w:rsid w:val="00603A99"/>
    <w:rsid w:val="0061136A"/>
    <w:rsid w:val="006201CA"/>
    <w:rsid w:val="00627C6D"/>
    <w:rsid w:val="00630730"/>
    <w:rsid w:val="006431B1"/>
    <w:rsid w:val="00661251"/>
    <w:rsid w:val="00666373"/>
    <w:rsid w:val="006768D2"/>
    <w:rsid w:val="00677F75"/>
    <w:rsid w:val="00685E6B"/>
    <w:rsid w:val="0068755C"/>
    <w:rsid w:val="0069378F"/>
    <w:rsid w:val="00693D90"/>
    <w:rsid w:val="00697508"/>
    <w:rsid w:val="006A14ED"/>
    <w:rsid w:val="006A40E6"/>
    <w:rsid w:val="006C3AD9"/>
    <w:rsid w:val="006D6EE8"/>
    <w:rsid w:val="006E0F59"/>
    <w:rsid w:val="006E1F41"/>
    <w:rsid w:val="0070064F"/>
    <w:rsid w:val="0070170B"/>
    <w:rsid w:val="00701B3B"/>
    <w:rsid w:val="00703F07"/>
    <w:rsid w:val="0071301A"/>
    <w:rsid w:val="00716B75"/>
    <w:rsid w:val="00722052"/>
    <w:rsid w:val="007247C2"/>
    <w:rsid w:val="007430FA"/>
    <w:rsid w:val="00743DF9"/>
    <w:rsid w:val="00754FA5"/>
    <w:rsid w:val="00777DBE"/>
    <w:rsid w:val="00780182"/>
    <w:rsid w:val="0079398D"/>
    <w:rsid w:val="007954BC"/>
    <w:rsid w:val="007B26A1"/>
    <w:rsid w:val="007D100C"/>
    <w:rsid w:val="007D7B6A"/>
    <w:rsid w:val="007E4DA6"/>
    <w:rsid w:val="007E5628"/>
    <w:rsid w:val="007E7366"/>
    <w:rsid w:val="007F1EFE"/>
    <w:rsid w:val="0080186A"/>
    <w:rsid w:val="0080723F"/>
    <w:rsid w:val="008079E3"/>
    <w:rsid w:val="00812B42"/>
    <w:rsid w:val="00814C5A"/>
    <w:rsid w:val="008230C6"/>
    <w:rsid w:val="0082578C"/>
    <w:rsid w:val="00836E3B"/>
    <w:rsid w:val="0083773C"/>
    <w:rsid w:val="008410E9"/>
    <w:rsid w:val="00841DC2"/>
    <w:rsid w:val="00843EB5"/>
    <w:rsid w:val="008502F0"/>
    <w:rsid w:val="008510EF"/>
    <w:rsid w:val="008569C8"/>
    <w:rsid w:val="00871161"/>
    <w:rsid w:val="008728C1"/>
    <w:rsid w:val="00873C5E"/>
    <w:rsid w:val="00880038"/>
    <w:rsid w:val="00880F85"/>
    <w:rsid w:val="00883908"/>
    <w:rsid w:val="00894044"/>
    <w:rsid w:val="008A0F84"/>
    <w:rsid w:val="008A39B9"/>
    <w:rsid w:val="008A4B12"/>
    <w:rsid w:val="008A5974"/>
    <w:rsid w:val="008B3AAC"/>
    <w:rsid w:val="008C26FE"/>
    <w:rsid w:val="008C377D"/>
    <w:rsid w:val="008C605A"/>
    <w:rsid w:val="008C7AB1"/>
    <w:rsid w:val="008D5138"/>
    <w:rsid w:val="008D7015"/>
    <w:rsid w:val="008E0B43"/>
    <w:rsid w:val="008E62C3"/>
    <w:rsid w:val="008F4DBA"/>
    <w:rsid w:val="008F5CEF"/>
    <w:rsid w:val="00912D55"/>
    <w:rsid w:val="009178D9"/>
    <w:rsid w:val="00941ABB"/>
    <w:rsid w:val="009460D8"/>
    <w:rsid w:val="00950732"/>
    <w:rsid w:val="00952722"/>
    <w:rsid w:val="009547D4"/>
    <w:rsid w:val="00960A18"/>
    <w:rsid w:val="00972067"/>
    <w:rsid w:val="0098025C"/>
    <w:rsid w:val="00982153"/>
    <w:rsid w:val="009824F5"/>
    <w:rsid w:val="00982859"/>
    <w:rsid w:val="00993368"/>
    <w:rsid w:val="0099556B"/>
    <w:rsid w:val="00996293"/>
    <w:rsid w:val="00997F10"/>
    <w:rsid w:val="009A6005"/>
    <w:rsid w:val="009C5F59"/>
    <w:rsid w:val="009C7762"/>
    <w:rsid w:val="009D26D1"/>
    <w:rsid w:val="009D2D4D"/>
    <w:rsid w:val="009D3070"/>
    <w:rsid w:val="009D71C1"/>
    <w:rsid w:val="009E0655"/>
    <w:rsid w:val="009F7CF9"/>
    <w:rsid w:val="00A00B43"/>
    <w:rsid w:val="00A01E79"/>
    <w:rsid w:val="00A0311D"/>
    <w:rsid w:val="00A0745E"/>
    <w:rsid w:val="00A26530"/>
    <w:rsid w:val="00A468F9"/>
    <w:rsid w:val="00A5212A"/>
    <w:rsid w:val="00A53463"/>
    <w:rsid w:val="00A6153A"/>
    <w:rsid w:val="00A75811"/>
    <w:rsid w:val="00A75EFC"/>
    <w:rsid w:val="00A76750"/>
    <w:rsid w:val="00A94BB0"/>
    <w:rsid w:val="00AB3165"/>
    <w:rsid w:val="00AD5853"/>
    <w:rsid w:val="00AE45CC"/>
    <w:rsid w:val="00AE70E2"/>
    <w:rsid w:val="00AF423C"/>
    <w:rsid w:val="00B169B7"/>
    <w:rsid w:val="00B205DE"/>
    <w:rsid w:val="00B27998"/>
    <w:rsid w:val="00B60BA9"/>
    <w:rsid w:val="00B629A4"/>
    <w:rsid w:val="00B65201"/>
    <w:rsid w:val="00B73EDB"/>
    <w:rsid w:val="00B91E90"/>
    <w:rsid w:val="00B94839"/>
    <w:rsid w:val="00B95FCE"/>
    <w:rsid w:val="00BA4A2D"/>
    <w:rsid w:val="00BA5D78"/>
    <w:rsid w:val="00BB0EC0"/>
    <w:rsid w:val="00BB26BE"/>
    <w:rsid w:val="00BB76BC"/>
    <w:rsid w:val="00BC0CBF"/>
    <w:rsid w:val="00BD49D9"/>
    <w:rsid w:val="00BD49DB"/>
    <w:rsid w:val="00BD5E40"/>
    <w:rsid w:val="00BD6C3A"/>
    <w:rsid w:val="00BE315B"/>
    <w:rsid w:val="00BE3318"/>
    <w:rsid w:val="00BF0A56"/>
    <w:rsid w:val="00BF3306"/>
    <w:rsid w:val="00BF4275"/>
    <w:rsid w:val="00BF6904"/>
    <w:rsid w:val="00BF7D8E"/>
    <w:rsid w:val="00C22DF6"/>
    <w:rsid w:val="00C46B5A"/>
    <w:rsid w:val="00C63BA5"/>
    <w:rsid w:val="00C6756D"/>
    <w:rsid w:val="00C721F7"/>
    <w:rsid w:val="00C7231B"/>
    <w:rsid w:val="00C7422F"/>
    <w:rsid w:val="00C85055"/>
    <w:rsid w:val="00C86130"/>
    <w:rsid w:val="00C941E9"/>
    <w:rsid w:val="00C950E7"/>
    <w:rsid w:val="00C974F0"/>
    <w:rsid w:val="00CA6AD9"/>
    <w:rsid w:val="00CA6BE5"/>
    <w:rsid w:val="00CA7143"/>
    <w:rsid w:val="00CB70ED"/>
    <w:rsid w:val="00CC5800"/>
    <w:rsid w:val="00CE411F"/>
    <w:rsid w:val="00CE5A7B"/>
    <w:rsid w:val="00CE78F9"/>
    <w:rsid w:val="00D07607"/>
    <w:rsid w:val="00D107DD"/>
    <w:rsid w:val="00D14F59"/>
    <w:rsid w:val="00D15D29"/>
    <w:rsid w:val="00D176D8"/>
    <w:rsid w:val="00D33204"/>
    <w:rsid w:val="00D40D45"/>
    <w:rsid w:val="00D412F2"/>
    <w:rsid w:val="00D42219"/>
    <w:rsid w:val="00D45FA1"/>
    <w:rsid w:val="00D714C7"/>
    <w:rsid w:val="00D72D80"/>
    <w:rsid w:val="00D760A2"/>
    <w:rsid w:val="00D764ED"/>
    <w:rsid w:val="00D76F08"/>
    <w:rsid w:val="00D809EE"/>
    <w:rsid w:val="00D81F5C"/>
    <w:rsid w:val="00D968E0"/>
    <w:rsid w:val="00D97F6B"/>
    <w:rsid w:val="00DC12A3"/>
    <w:rsid w:val="00DD45AA"/>
    <w:rsid w:val="00DE71DF"/>
    <w:rsid w:val="00DF224D"/>
    <w:rsid w:val="00DF609A"/>
    <w:rsid w:val="00DF749B"/>
    <w:rsid w:val="00E0405E"/>
    <w:rsid w:val="00E07E2A"/>
    <w:rsid w:val="00E15732"/>
    <w:rsid w:val="00E22D3B"/>
    <w:rsid w:val="00E23770"/>
    <w:rsid w:val="00E50B35"/>
    <w:rsid w:val="00E50DA2"/>
    <w:rsid w:val="00E54A08"/>
    <w:rsid w:val="00E55754"/>
    <w:rsid w:val="00E55884"/>
    <w:rsid w:val="00E6262D"/>
    <w:rsid w:val="00E64289"/>
    <w:rsid w:val="00E645F2"/>
    <w:rsid w:val="00E8150E"/>
    <w:rsid w:val="00E86E66"/>
    <w:rsid w:val="00EA1C7D"/>
    <w:rsid w:val="00EA4CEF"/>
    <w:rsid w:val="00EB3C07"/>
    <w:rsid w:val="00EB3CC5"/>
    <w:rsid w:val="00EC70D3"/>
    <w:rsid w:val="00EC74A6"/>
    <w:rsid w:val="00ED18E1"/>
    <w:rsid w:val="00EE5E06"/>
    <w:rsid w:val="00EE6223"/>
    <w:rsid w:val="00EE75B2"/>
    <w:rsid w:val="00EF4969"/>
    <w:rsid w:val="00EF55E6"/>
    <w:rsid w:val="00F00B64"/>
    <w:rsid w:val="00F04A97"/>
    <w:rsid w:val="00F06410"/>
    <w:rsid w:val="00F07DB8"/>
    <w:rsid w:val="00F13543"/>
    <w:rsid w:val="00F16B54"/>
    <w:rsid w:val="00F2466F"/>
    <w:rsid w:val="00F41562"/>
    <w:rsid w:val="00F45298"/>
    <w:rsid w:val="00F462D4"/>
    <w:rsid w:val="00F478DD"/>
    <w:rsid w:val="00F51A49"/>
    <w:rsid w:val="00F72C0D"/>
    <w:rsid w:val="00F91A4F"/>
    <w:rsid w:val="00F920CE"/>
    <w:rsid w:val="00F9519D"/>
    <w:rsid w:val="00FA4FBC"/>
    <w:rsid w:val="00FB19E9"/>
    <w:rsid w:val="00FC314E"/>
    <w:rsid w:val="00FC4DA7"/>
    <w:rsid w:val="00FE4297"/>
    <w:rsid w:val="00FF4CB3"/>
    <w:rsid w:val="00FF7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368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0550D"/>
    <w:rPr>
      <w:rFonts w:ascii="Calibri" w:hAnsi="Calibri"/>
      <w:lang w:eastAsia="en-US"/>
    </w:rPr>
  </w:style>
  <w:style w:type="table" w:styleId="TableGrid">
    <w:name w:val="Table Grid"/>
    <w:basedOn w:val="TableNormal"/>
    <w:uiPriority w:val="99"/>
    <w:rsid w:val="0066637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E7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78F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8755C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2267CA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267C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Normal"/>
    <w:uiPriority w:val="99"/>
    <w:rsid w:val="003D02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912D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195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5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9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19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1394</TotalTime>
  <Pages>5</Pages>
  <Words>1039</Words>
  <Characters>5927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Учитель</cp:lastModifiedBy>
  <cp:revision>256</cp:revision>
  <cp:lastPrinted>2020-02-07T05:24:00Z</cp:lastPrinted>
  <dcterms:created xsi:type="dcterms:W3CDTF">2018-01-12T18:33:00Z</dcterms:created>
  <dcterms:modified xsi:type="dcterms:W3CDTF">2020-02-07T05:45:00Z</dcterms:modified>
</cp:coreProperties>
</file>